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F9D867" w14:textId="2C2EFBBB"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6bis</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sidRPr="00C437E8">
        <w:rPr>
          <w:rFonts w:ascii="Arial" w:eastAsia="MS Mincho" w:hAnsi="Arial" w:cs="Arial" w:hint="eastAsia"/>
          <w:b/>
          <w:sz w:val="24"/>
          <w:szCs w:val="24"/>
          <w:lang w:eastAsia="en-GB"/>
        </w:rPr>
        <w:t>5</w:t>
      </w:r>
      <w:r w:rsidR="006678EA">
        <w:rPr>
          <w:rFonts w:ascii="Arial" w:eastAsia="MS Mincho" w:hAnsi="Arial" w:cs="Arial"/>
          <w:b/>
          <w:sz w:val="24"/>
          <w:szCs w:val="24"/>
          <w:lang w:eastAsia="en-GB"/>
        </w:rPr>
        <w:t>20102</w:t>
      </w:r>
      <w:bookmarkStart w:id="2" w:name="_GoBack"/>
      <w:bookmarkEnd w:id="2"/>
    </w:p>
    <w:p w14:paraId="49EFD3EA" w14:textId="77777777" w:rsidR="001A55FC"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Pr="004E1196">
        <w:rPr>
          <w:rFonts w:ascii="Arial" w:eastAsia="MS Mincho" w:hAnsi="Arial" w:cs="Arial"/>
          <w:b/>
          <w:sz w:val="24"/>
          <w:szCs w:val="24"/>
          <w:lang w:eastAsia="en-GB"/>
        </w:rPr>
        <w:t>, 1</w:t>
      </w:r>
      <w:r>
        <w:rPr>
          <w:rFonts w:ascii="Arial" w:eastAsia="MS Mincho" w:hAnsi="Arial" w:cs="Arial"/>
          <w:b/>
          <w:sz w:val="24"/>
          <w:szCs w:val="24"/>
          <w:lang w:eastAsia="en-GB"/>
        </w:rPr>
        <w:t>7</w:t>
      </w:r>
      <w:r w:rsidRPr="004E1196">
        <w:rPr>
          <w:rFonts w:ascii="Arial" w:eastAsia="MS Mincho" w:hAnsi="Arial" w:cs="Arial"/>
          <w:b/>
          <w:sz w:val="24"/>
          <w:szCs w:val="24"/>
          <w:lang w:eastAsia="en-GB"/>
        </w:rPr>
        <w:t>th –</w:t>
      </w:r>
      <w:r>
        <w:rPr>
          <w:rFonts w:ascii="Arial" w:eastAsia="MS Mincho" w:hAnsi="Arial" w:cs="Arial"/>
          <w:b/>
          <w:sz w:val="24"/>
          <w:szCs w:val="24"/>
          <w:lang w:eastAsia="en-GB"/>
        </w:rPr>
        <w:t>21</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Pr="004E1196">
        <w:rPr>
          <w:rFonts w:ascii="Arial" w:eastAsia="MS Mincho" w:hAnsi="Arial" w:cs="Arial"/>
          <w:b/>
          <w:sz w:val="24"/>
          <w:szCs w:val="24"/>
          <w:lang w:eastAsia="en-GB"/>
        </w:rPr>
        <w:t>, 2025</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853F65D"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 xml:space="preserve">Further </w:t>
      </w:r>
      <w:r w:rsidR="00B4523B" w:rsidRPr="00B4523B">
        <w:rPr>
          <w:rFonts w:ascii="Arial" w:eastAsiaTheme="minorEastAsia" w:hAnsi="Arial" w:cs="Arial"/>
          <w:b/>
          <w:sz w:val="22"/>
          <w:szCs w:val="22"/>
          <w:lang w:eastAsia="zh-CN"/>
        </w:rPr>
        <w:t>Considerations on coexistence for UAV</w:t>
      </w:r>
    </w:p>
    <w:p w14:paraId="5F841E75" w14:textId="18520A0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1C08C5">
        <w:rPr>
          <w:rFonts w:ascii="Arial" w:eastAsiaTheme="minorEastAsia" w:hAnsi="Arial" w:cs="Arial"/>
          <w:b/>
          <w:sz w:val="22"/>
          <w:szCs w:val="22"/>
          <w:lang w:eastAsia="zh-CN"/>
        </w:rPr>
        <w:t>7.7.3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46913539"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16</w:t>
      </w:r>
      <w:r w:rsidR="00BD4CD0">
        <w:rPr>
          <w:rFonts w:hint="eastAsia"/>
          <w:lang w:eastAsia="zh-CN"/>
        </w:rPr>
        <w:t>bis</w:t>
      </w:r>
      <w:r w:rsidR="009C743B">
        <w:rPr>
          <w:lang w:eastAsia="zh-CN"/>
        </w:rPr>
        <w:t xml:space="preserve"> meeting, </w:t>
      </w:r>
      <w:r w:rsidR="00BD4CD0">
        <w:rPr>
          <w:rFonts w:hint="eastAsia"/>
          <w:lang w:eastAsia="zh-CN"/>
        </w:rPr>
        <w:t>s</w:t>
      </w:r>
      <w:r w:rsidR="00BD4CD0">
        <w:rPr>
          <w:lang w:eastAsia="zh-CN"/>
        </w:rPr>
        <w:t>ome agreements on co-existence were reached in [1], but there are still some issues need to be further discussed, in this contribution, we give our analysis on the open issues.</w:t>
      </w:r>
    </w:p>
    <w:p w14:paraId="47586CB8" w14:textId="5B43DF59" w:rsidR="003B53D8" w:rsidRDefault="003A49FF" w:rsidP="003B53D8">
      <w:pPr>
        <w:pStyle w:val="10"/>
        <w:numPr>
          <w:ilvl w:val="0"/>
          <w:numId w:val="4"/>
        </w:numPr>
        <w:ind w:left="0" w:firstLine="0"/>
        <w:jc w:val="both"/>
        <w:rPr>
          <w:sz w:val="28"/>
          <w:szCs w:val="28"/>
        </w:rPr>
      </w:pPr>
      <w:r w:rsidRPr="003B4D3E">
        <w:rPr>
          <w:rFonts w:hint="eastAsia"/>
          <w:sz w:val="28"/>
          <w:szCs w:val="28"/>
        </w:rPr>
        <w:t>Discussion</w:t>
      </w:r>
    </w:p>
    <w:p w14:paraId="739D170B" w14:textId="0793F3B6" w:rsidR="008B2613" w:rsidRPr="008B2613" w:rsidRDefault="008B2613" w:rsidP="008B2613">
      <w:pPr>
        <w:pStyle w:val="2"/>
        <w:rPr>
          <w:lang w:val="en-US" w:eastAsia="zh-CN"/>
        </w:rPr>
      </w:pPr>
      <w:r>
        <w:rPr>
          <w:lang w:val="en-US" w:eastAsia="zh-CN"/>
        </w:rPr>
        <w:t>2.1 I</w:t>
      </w:r>
      <w:r w:rsidRPr="008B2613">
        <w:rPr>
          <w:rFonts w:hint="eastAsia"/>
          <w:lang w:val="en-US" w:eastAsia="zh-CN"/>
        </w:rPr>
        <w:t xml:space="preserve">nterference </w:t>
      </w:r>
      <w:r>
        <w:rPr>
          <w:lang w:val="en-US" w:eastAsia="zh-CN"/>
        </w:rPr>
        <w:t>cases</w:t>
      </w:r>
    </w:p>
    <w:p w14:paraId="5184E938" w14:textId="362CAE7C" w:rsidR="008B2613" w:rsidRDefault="008B2613" w:rsidP="008B2613">
      <w:pPr>
        <w:rPr>
          <w:rFonts w:eastAsiaTheme="minorEastAsia"/>
        </w:rPr>
      </w:pPr>
      <w:r>
        <w:rPr>
          <w:iCs/>
        </w:rPr>
        <w:t>According to</w:t>
      </w:r>
      <w:r w:rsidR="003C66EF">
        <w:rPr>
          <w:iCs/>
        </w:rPr>
        <w:t xml:space="preserve"> </w:t>
      </w:r>
      <w:r w:rsidR="003C66EF">
        <w:rPr>
          <w:rFonts w:eastAsiaTheme="minorEastAsia"/>
        </w:rPr>
        <w:t>[1],</w:t>
      </w:r>
      <w:r>
        <w:rPr>
          <w:iCs/>
        </w:rPr>
        <w:t xml:space="preserve"> </w:t>
      </w:r>
      <w:r w:rsidR="00ED5AFF">
        <w:rPr>
          <w:rFonts w:eastAsiaTheme="minorEastAsia"/>
        </w:rPr>
        <w:t xml:space="preserve">coexistence scenarios </w:t>
      </w:r>
      <w:r w:rsidR="003C66EF">
        <w:rPr>
          <w:rFonts w:eastAsiaTheme="minorEastAsia"/>
        </w:rPr>
        <w:t xml:space="preserve">are </w:t>
      </w:r>
      <w:r w:rsidR="00ED5AFF">
        <w:rPr>
          <w:rFonts w:eastAsiaTheme="minorEastAsia"/>
        </w:rPr>
        <w:t>listed in below table</w:t>
      </w:r>
      <w:r w:rsidR="003C66EF">
        <w:rPr>
          <w:rFonts w:eastAsiaTheme="minorEastAsia"/>
        </w:rPr>
        <w:t>.</w:t>
      </w:r>
    </w:p>
    <w:p w14:paraId="6B2E930D" w14:textId="24901FE0" w:rsidR="005A201E" w:rsidRPr="005A201E" w:rsidRDefault="005A201E" w:rsidP="005A201E">
      <w:pPr>
        <w:jc w:val="center"/>
        <w:rPr>
          <w:b/>
        </w:rPr>
      </w:pPr>
      <w:r w:rsidRPr="005A201E">
        <w:rPr>
          <w:rFonts w:eastAsiaTheme="minorEastAsia"/>
          <w:b/>
        </w:rPr>
        <w:t>Table 1: coexistence scenarios in the WF[1]</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267"/>
        <w:gridCol w:w="1167"/>
        <w:gridCol w:w="1227"/>
        <w:gridCol w:w="1119"/>
        <w:gridCol w:w="1137"/>
        <w:gridCol w:w="1357"/>
      </w:tblGrid>
      <w:tr w:rsidR="00700AD1" w14:paraId="020AF883" w14:textId="77777777" w:rsidTr="00700AD1">
        <w:trPr>
          <w:trHeight w:val="201"/>
          <w:jc w:val="center"/>
        </w:trPr>
        <w:tc>
          <w:tcPr>
            <w:tcW w:w="332" w:type="pct"/>
            <w:tcBorders>
              <w:top w:val="single" w:sz="4" w:space="0" w:color="auto"/>
              <w:left w:val="single" w:sz="4" w:space="0" w:color="auto"/>
              <w:bottom w:val="nil"/>
              <w:right w:val="single" w:sz="4" w:space="0" w:color="auto"/>
            </w:tcBorders>
            <w:vAlign w:val="center"/>
          </w:tcPr>
          <w:p w14:paraId="57E79F43" w14:textId="77777777" w:rsidR="00700AD1" w:rsidRDefault="00700AD1">
            <w:pPr>
              <w:pStyle w:val="TAH"/>
              <w:rPr>
                <w:lang w:val="x-none"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6BD5A095" w14:textId="77777777" w:rsidR="00700AD1" w:rsidRDefault="00700AD1">
            <w:pPr>
              <w:pStyle w:val="TAH"/>
            </w:pPr>
            <w: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hideMark/>
          </w:tcPr>
          <w:p w14:paraId="7D7E6CC3" w14:textId="77777777" w:rsidR="00700AD1" w:rsidRDefault="00700AD1">
            <w:pPr>
              <w:pStyle w:val="TAH"/>
            </w:pPr>
            <w:r>
              <w:t>Victim</w:t>
            </w:r>
          </w:p>
        </w:tc>
        <w:tc>
          <w:tcPr>
            <w:tcW w:w="730" w:type="pct"/>
            <w:tcBorders>
              <w:top w:val="single" w:sz="4" w:space="0" w:color="auto"/>
              <w:left w:val="single" w:sz="4" w:space="0" w:color="auto"/>
              <w:bottom w:val="nil"/>
              <w:right w:val="single" w:sz="4" w:space="0" w:color="auto"/>
            </w:tcBorders>
            <w:vAlign w:val="center"/>
          </w:tcPr>
          <w:p w14:paraId="761F5FC2" w14:textId="77777777" w:rsidR="00700AD1" w:rsidRDefault="00700AD1">
            <w:pPr>
              <w:pStyle w:val="TAH"/>
            </w:pPr>
          </w:p>
        </w:tc>
        <w:tc>
          <w:tcPr>
            <w:tcW w:w="871" w:type="pct"/>
            <w:tcBorders>
              <w:top w:val="single" w:sz="4" w:space="0" w:color="auto"/>
              <w:left w:val="single" w:sz="4" w:space="0" w:color="auto"/>
              <w:bottom w:val="nil"/>
              <w:right w:val="single" w:sz="4" w:space="0" w:color="auto"/>
            </w:tcBorders>
            <w:vAlign w:val="center"/>
          </w:tcPr>
          <w:p w14:paraId="2CA99D79" w14:textId="77777777" w:rsidR="00700AD1" w:rsidRDefault="00700AD1">
            <w:pPr>
              <w:pStyle w:val="TAH"/>
            </w:pPr>
          </w:p>
        </w:tc>
      </w:tr>
      <w:tr w:rsidR="00700AD1" w14:paraId="3BD5543D" w14:textId="77777777" w:rsidTr="00700AD1">
        <w:trPr>
          <w:trHeight w:val="452"/>
          <w:jc w:val="center"/>
        </w:trPr>
        <w:tc>
          <w:tcPr>
            <w:tcW w:w="332" w:type="pct"/>
            <w:tcBorders>
              <w:top w:val="nil"/>
              <w:left w:val="single" w:sz="4" w:space="0" w:color="auto"/>
              <w:bottom w:val="single" w:sz="4" w:space="0" w:color="auto"/>
              <w:right w:val="single" w:sz="4" w:space="0" w:color="auto"/>
            </w:tcBorders>
            <w:vAlign w:val="center"/>
            <w:hideMark/>
          </w:tcPr>
          <w:p w14:paraId="79EC6CFD" w14:textId="77777777" w:rsidR="00700AD1" w:rsidRDefault="00700AD1">
            <w:pPr>
              <w:pStyle w:val="TAH"/>
              <w:rPr>
                <w:bCs/>
                <w:szCs w:val="18"/>
                <w:lang w:eastAsia="ja-JP"/>
              </w:rPr>
            </w:pPr>
            <w:r>
              <w:t>No.</w:t>
            </w:r>
          </w:p>
        </w:tc>
        <w:tc>
          <w:tcPr>
            <w:tcW w:w="813" w:type="pct"/>
            <w:tcBorders>
              <w:top w:val="single" w:sz="4" w:space="0" w:color="auto"/>
              <w:left w:val="single" w:sz="4" w:space="0" w:color="auto"/>
              <w:bottom w:val="single" w:sz="4" w:space="0" w:color="auto"/>
              <w:right w:val="single" w:sz="4" w:space="0" w:color="auto"/>
            </w:tcBorders>
            <w:vAlign w:val="center"/>
            <w:hideMark/>
          </w:tcPr>
          <w:p w14:paraId="7E1E16FA" w14:textId="77777777" w:rsidR="00700AD1" w:rsidRDefault="00700AD1">
            <w:pPr>
              <w:pStyle w:val="TAH"/>
              <w:rPr>
                <w:szCs w:val="24"/>
                <w:lang w:eastAsia="sv-SE"/>
              </w:rPr>
            </w:pPr>
            <w:r>
              <w:rPr>
                <w:lang w:eastAsia="sv-SE"/>
              </w:rPr>
              <w:t>deployment scenario</w:t>
            </w:r>
          </w:p>
          <w:p w14:paraId="63646955" w14:textId="77777777" w:rsidR="00700AD1" w:rsidRDefault="00700AD1">
            <w:pPr>
              <w:pStyle w:val="TAH"/>
              <w:rPr>
                <w:lang w:eastAsia="sv-SE"/>
              </w:rPr>
            </w:pPr>
            <w:r>
              <w:rPr>
                <w:lang w:eastAsia="sv-SE"/>
              </w:rPr>
              <w:t>UL/DL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1E29CD1B" w14:textId="77777777" w:rsidR="00700AD1" w:rsidRDefault="00700AD1">
            <w:pPr>
              <w:pStyle w:val="TAH"/>
              <w:rPr>
                <w:rFonts w:eastAsiaTheme="minorEastAsia"/>
                <w:lang w:eastAsia="sv-SE"/>
              </w:rPr>
            </w:pPr>
            <w:r>
              <w:rPr>
                <w:rFonts w:eastAsiaTheme="minorEastAsia"/>
                <w:lang w:eastAsia="sv-SE"/>
              </w:rPr>
              <w:t>System BW</w:t>
            </w:r>
          </w:p>
          <w:p w14:paraId="44AE3583" w14:textId="77777777" w:rsidR="00700AD1" w:rsidRDefault="00700AD1">
            <w:pPr>
              <w:pStyle w:val="TAH"/>
              <w:rPr>
                <w:rFonts w:eastAsia="Times New Roman"/>
                <w:lang w:eastAsia="sv-SE"/>
              </w:rPr>
            </w:pPr>
            <w:r>
              <w:rPr>
                <w:lang w:eastAsia="sv-SE"/>
              </w:rPr>
              <w:t>duplex mode</w:t>
            </w:r>
          </w:p>
        </w:tc>
        <w:tc>
          <w:tcPr>
            <w:tcW w:w="787" w:type="pct"/>
            <w:tcBorders>
              <w:top w:val="single" w:sz="4" w:space="0" w:color="auto"/>
              <w:left w:val="single" w:sz="4" w:space="0" w:color="auto"/>
              <w:bottom w:val="single" w:sz="4" w:space="0" w:color="auto"/>
              <w:right w:val="single" w:sz="4" w:space="0" w:color="auto"/>
            </w:tcBorders>
            <w:vAlign w:val="center"/>
            <w:hideMark/>
          </w:tcPr>
          <w:p w14:paraId="6A47BEF9" w14:textId="77777777" w:rsidR="00700AD1" w:rsidRDefault="00700AD1">
            <w:pPr>
              <w:pStyle w:val="TAH"/>
              <w:rPr>
                <w:lang w:eastAsia="sv-SE"/>
              </w:rPr>
            </w:pPr>
            <w:r>
              <w:rPr>
                <w:lang w:eastAsia="sv-SE"/>
              </w:rPr>
              <w:t>deployment scenario</w:t>
            </w:r>
          </w:p>
          <w:p w14:paraId="5D76553C" w14:textId="77777777" w:rsidR="00700AD1" w:rsidRDefault="00700AD1">
            <w:pPr>
              <w:pStyle w:val="TAH"/>
              <w:rPr>
                <w:lang w:eastAsia="ja-JP"/>
              </w:rPr>
            </w:pPr>
            <w:r>
              <w:rPr>
                <w:lang w:eastAsia="sv-SE"/>
              </w:rPr>
              <w:t>UL/DL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1FB0C587" w14:textId="77777777" w:rsidR="00700AD1" w:rsidRDefault="00700AD1">
            <w:pPr>
              <w:pStyle w:val="TAH"/>
              <w:rPr>
                <w:rFonts w:eastAsiaTheme="minorEastAsia"/>
                <w:lang w:eastAsia="sv-SE"/>
              </w:rPr>
            </w:pPr>
            <w:r>
              <w:rPr>
                <w:rFonts w:eastAsiaTheme="minorEastAsia"/>
                <w:lang w:eastAsia="sv-SE"/>
              </w:rPr>
              <w:t>System BW</w:t>
            </w:r>
          </w:p>
          <w:p w14:paraId="5B9680A4" w14:textId="77777777" w:rsidR="00700AD1" w:rsidRDefault="00700AD1">
            <w:pPr>
              <w:pStyle w:val="TAH"/>
              <w:rPr>
                <w:rFonts w:eastAsia="Times New Roman"/>
                <w:lang w:eastAsia="sv-SE"/>
              </w:rPr>
            </w:pPr>
            <w:r>
              <w:rPr>
                <w:lang w:eastAsia="sv-SE"/>
              </w:rPr>
              <w:t>duplex mode</w:t>
            </w:r>
          </w:p>
        </w:tc>
        <w:tc>
          <w:tcPr>
            <w:tcW w:w="730" w:type="pct"/>
            <w:tcBorders>
              <w:top w:val="nil"/>
              <w:left w:val="single" w:sz="4" w:space="0" w:color="auto"/>
              <w:bottom w:val="single" w:sz="4" w:space="0" w:color="auto"/>
              <w:right w:val="single" w:sz="4" w:space="0" w:color="auto"/>
            </w:tcBorders>
            <w:vAlign w:val="center"/>
            <w:hideMark/>
          </w:tcPr>
          <w:p w14:paraId="37D2010D" w14:textId="77777777" w:rsidR="00700AD1" w:rsidRDefault="00700AD1">
            <w:pPr>
              <w:pStyle w:val="TAH"/>
              <w:rPr>
                <w:bCs/>
                <w:szCs w:val="18"/>
                <w:lang w:eastAsia="ja-JP"/>
              </w:rPr>
            </w:pPr>
            <w:r>
              <w:rPr>
                <w:lang w:eastAsia="sv-SE"/>
              </w:rPr>
              <w:t>Simulation frequency</w:t>
            </w:r>
          </w:p>
        </w:tc>
        <w:tc>
          <w:tcPr>
            <w:tcW w:w="871" w:type="pct"/>
            <w:tcBorders>
              <w:top w:val="nil"/>
              <w:left w:val="single" w:sz="4" w:space="0" w:color="auto"/>
              <w:bottom w:val="single" w:sz="4" w:space="0" w:color="auto"/>
              <w:right w:val="single" w:sz="4" w:space="0" w:color="auto"/>
            </w:tcBorders>
            <w:vAlign w:val="center"/>
            <w:hideMark/>
          </w:tcPr>
          <w:p w14:paraId="0E7F11AA" w14:textId="77777777" w:rsidR="00700AD1" w:rsidRDefault="00700AD1">
            <w:pPr>
              <w:pStyle w:val="TAH"/>
              <w:rPr>
                <w:rFonts w:eastAsiaTheme="minorEastAsia"/>
                <w:bCs/>
                <w:szCs w:val="18"/>
                <w:lang w:eastAsia="sv-SE"/>
              </w:rPr>
            </w:pPr>
            <w:r>
              <w:rPr>
                <w:rFonts w:eastAsiaTheme="minorEastAsia"/>
                <w:lang w:eastAsia="sv-SE"/>
              </w:rPr>
              <w:t>ACLR/ACS requirements</w:t>
            </w:r>
          </w:p>
        </w:tc>
      </w:tr>
      <w:tr w:rsidR="00700AD1" w14:paraId="3D42E060"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020D8BD2" w14:textId="77777777" w:rsidR="00700AD1" w:rsidRDefault="00700AD1">
            <w:pPr>
              <w:pStyle w:val="TAC"/>
              <w:rPr>
                <w:rFonts w:eastAsia="Times New Roman"/>
                <w:szCs w:val="24"/>
                <w:lang w:eastAsia="sv-SE"/>
              </w:rPr>
            </w:pPr>
            <w:r>
              <w:t>1</w:t>
            </w:r>
          </w:p>
        </w:tc>
        <w:tc>
          <w:tcPr>
            <w:tcW w:w="813" w:type="pct"/>
            <w:tcBorders>
              <w:top w:val="single" w:sz="4" w:space="0" w:color="auto"/>
              <w:left w:val="single" w:sz="4" w:space="0" w:color="auto"/>
              <w:bottom w:val="single" w:sz="4" w:space="0" w:color="auto"/>
              <w:right w:val="single" w:sz="4" w:space="0" w:color="auto"/>
            </w:tcBorders>
            <w:vAlign w:val="center"/>
            <w:hideMark/>
          </w:tcPr>
          <w:p w14:paraId="5CB99ABB" w14:textId="77777777" w:rsidR="00700AD1" w:rsidRDefault="00700AD1">
            <w:pPr>
              <w:pStyle w:val="TAC"/>
              <w:rPr>
                <w:rFonts w:eastAsiaTheme="minorEastAsia"/>
                <w:lang w:eastAsia="sv-SE"/>
              </w:rPr>
            </w:pPr>
            <w:r>
              <w:rPr>
                <w:lang w:eastAsia="sv-SE"/>
              </w:rPr>
              <w:t>TN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5771CE8D" w14:textId="77777777" w:rsidR="00700AD1" w:rsidRDefault="00700AD1">
            <w:pPr>
              <w:pStyle w:val="TAC"/>
              <w:rPr>
                <w:rFonts w:eastAsia="Times New Roman"/>
              </w:rPr>
            </w:pPr>
            <w:r>
              <w:t>100MHz</w:t>
            </w:r>
          </w:p>
          <w:p w14:paraId="440DE72A" w14:textId="77777777" w:rsidR="00700AD1" w:rsidRDefault="00700AD1">
            <w:pPr>
              <w:pStyle w:val="TAC"/>
              <w:rPr>
                <w:lang w:eastAsia="sv-SE"/>
              </w:rPr>
            </w:pPr>
            <w: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646A1E55" w14:textId="77777777" w:rsidR="00700AD1" w:rsidRDefault="00700AD1">
            <w:pPr>
              <w:pStyle w:val="TAC"/>
              <w:rPr>
                <w:lang w:eastAsia="sv-SE"/>
              </w:rPr>
            </w:pPr>
            <w:r>
              <w:rPr>
                <w:lang w:eastAsia="sv-SE"/>
              </w:rPr>
              <w:t>UAV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1A882E" w14:textId="77777777" w:rsidR="00700AD1" w:rsidRDefault="00700AD1">
            <w:pPr>
              <w:pStyle w:val="TAC"/>
              <w:rPr>
                <w:rFonts w:eastAsia="Times New Roman"/>
                <w:lang w:eastAsia="sv-SE"/>
              </w:rPr>
            </w:pPr>
            <w:r>
              <w:t>100MHz</w:t>
            </w:r>
          </w:p>
          <w:p w14:paraId="52E73CBA" w14:textId="77777777" w:rsidR="00700AD1" w:rsidRDefault="00700AD1">
            <w:pPr>
              <w:pStyle w:val="TAC"/>
              <w:rPr>
                <w:bCs/>
                <w:lang w:val="en-US" w:eastAsia="sv-SE"/>
              </w:rPr>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0C119A9E" w14:textId="77777777" w:rsidR="00700AD1" w:rsidRDefault="00700AD1">
            <w:pPr>
              <w:pStyle w:val="TAC"/>
              <w:rPr>
                <w:bCs/>
                <w:lang w:val="en-US" w:eastAsia="sv-SE"/>
              </w:rPr>
            </w:pPr>
            <w:r>
              <w:rPr>
                <w:b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1A655A38" w14:textId="77777777" w:rsidR="00700AD1" w:rsidRDefault="00700AD1">
            <w:pPr>
              <w:pStyle w:val="TAC"/>
              <w:rPr>
                <w:rFonts w:eastAsiaTheme="minorEastAsia"/>
                <w:bCs/>
                <w:kern w:val="2"/>
                <w:lang w:val="en-US" w:eastAsia="sv-SE"/>
              </w:rPr>
            </w:pPr>
            <w:r>
              <w:rPr>
                <w:rFonts w:eastAsiaTheme="minorEastAsia"/>
                <w:bCs/>
                <w:kern w:val="2"/>
                <w:lang w:val="en-US" w:eastAsia="sv-SE"/>
              </w:rPr>
              <w:t>UAV BS ACS</w:t>
            </w:r>
          </w:p>
        </w:tc>
      </w:tr>
      <w:tr w:rsidR="00700AD1" w14:paraId="6CAA0ED1" w14:textId="77777777" w:rsidTr="00700AD1">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49A68809" w14:textId="77777777" w:rsidR="00700AD1" w:rsidRDefault="00700AD1">
            <w:pPr>
              <w:pStyle w:val="TAC"/>
              <w:rPr>
                <w:lang w:val="x-none" w:eastAsia="sv-SE"/>
              </w:rPr>
            </w:pPr>
            <w:r>
              <w:rPr>
                <w:lang w:eastAsia="sv-SE"/>
              </w:rPr>
              <w:t>2</w:t>
            </w:r>
          </w:p>
        </w:tc>
        <w:tc>
          <w:tcPr>
            <w:tcW w:w="813" w:type="pct"/>
            <w:tcBorders>
              <w:top w:val="single" w:sz="4" w:space="0" w:color="auto"/>
              <w:left w:val="single" w:sz="4" w:space="0" w:color="auto"/>
              <w:bottom w:val="single" w:sz="4" w:space="0" w:color="auto"/>
              <w:right w:val="single" w:sz="4" w:space="0" w:color="auto"/>
            </w:tcBorders>
            <w:vAlign w:val="center"/>
            <w:hideMark/>
          </w:tcPr>
          <w:p w14:paraId="14BD8DD9" w14:textId="77777777" w:rsidR="00700AD1" w:rsidRDefault="00700AD1">
            <w:pPr>
              <w:pStyle w:val="TAC"/>
              <w:rPr>
                <w:lang w:eastAsia="sv-SE"/>
              </w:rPr>
            </w:pPr>
            <w:r>
              <w:rPr>
                <w:lang w:eastAsia="sv-SE"/>
              </w:rPr>
              <w:t>UAV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46F789BC" w14:textId="77777777" w:rsidR="00700AD1" w:rsidRDefault="00700AD1">
            <w:pPr>
              <w:pStyle w:val="TAC"/>
              <w:rPr>
                <w:rFonts w:eastAsia="Times New Roman"/>
                <w:lang w:eastAsia="sv-SE"/>
              </w:rPr>
            </w:pPr>
            <w:r>
              <w:t>100MHz</w:t>
            </w:r>
          </w:p>
          <w:p w14:paraId="216BCB37" w14:textId="77777777" w:rsidR="00700AD1" w:rsidRDefault="00700AD1">
            <w:pPr>
              <w:pStyle w:val="TAC"/>
              <w:rPr>
                <w:lang w:eastAsia="sv-SE"/>
              </w:rPr>
            </w:pPr>
            <w: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3F5FAF42" w14:textId="77777777" w:rsidR="00700AD1" w:rsidRDefault="00700AD1">
            <w:pPr>
              <w:pStyle w:val="TAC"/>
              <w:rPr>
                <w:lang w:eastAsia="sv-SE"/>
              </w:rPr>
            </w:pPr>
            <w:r>
              <w:rPr>
                <w:lang w:eastAsia="sv-SE"/>
              </w:rPr>
              <w:t>TN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54D34C3E" w14:textId="77777777" w:rsidR="00700AD1" w:rsidRDefault="00700AD1">
            <w:pPr>
              <w:pStyle w:val="TAC"/>
              <w:rPr>
                <w:rFonts w:eastAsia="Times New Roman"/>
                <w:lang w:eastAsia="sv-SE"/>
              </w:rPr>
            </w:pPr>
            <w:r>
              <w:t>100MHz</w:t>
            </w:r>
          </w:p>
          <w:p w14:paraId="4920DB7C" w14:textId="77777777" w:rsidR="00700AD1" w:rsidRDefault="00700AD1">
            <w:pPr>
              <w:pStyle w:val="TAC"/>
              <w:rPr>
                <w:bCs/>
                <w:lang w:val="en-US" w:eastAsia="sv-SE"/>
              </w:rPr>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0C9112A5" w14:textId="77777777" w:rsidR="00700AD1" w:rsidRDefault="00700AD1">
            <w:pPr>
              <w:pStyle w:val="TAC"/>
              <w:rPr>
                <w:bCs/>
                <w:lang w:val="en-US" w:eastAsia="sv-SE"/>
              </w:rPr>
            </w:pPr>
            <w:r>
              <w:rPr>
                <w:b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3484FB50" w14:textId="77777777" w:rsidR="00700AD1" w:rsidRDefault="00700AD1">
            <w:pPr>
              <w:pStyle w:val="TAC"/>
              <w:rPr>
                <w:rFonts w:eastAsiaTheme="minorEastAsia"/>
                <w:bCs/>
                <w:kern w:val="2"/>
                <w:lang w:val="en-US" w:eastAsia="sv-SE"/>
              </w:rPr>
            </w:pPr>
            <w:r>
              <w:rPr>
                <w:rFonts w:eastAsiaTheme="minorEastAsia"/>
                <w:bCs/>
                <w:kern w:val="2"/>
                <w:lang w:val="en-US" w:eastAsia="sv-SE"/>
              </w:rPr>
              <w:t>UAV BS ACLR</w:t>
            </w:r>
          </w:p>
        </w:tc>
      </w:tr>
      <w:tr w:rsidR="00700AD1" w14:paraId="455D411C"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53075133" w14:textId="77777777" w:rsidR="00700AD1" w:rsidRDefault="00700AD1">
            <w:pPr>
              <w:pStyle w:val="TAC"/>
              <w:rPr>
                <w:lang w:val="x-none" w:eastAsia="sv-SE"/>
              </w:rPr>
            </w:pPr>
            <w:r>
              <w:rPr>
                <w:lang w:eastAsia="sv-SE"/>
              </w:rPr>
              <w:t>3</w:t>
            </w:r>
          </w:p>
        </w:tc>
        <w:tc>
          <w:tcPr>
            <w:tcW w:w="813" w:type="pct"/>
            <w:tcBorders>
              <w:top w:val="single" w:sz="4" w:space="0" w:color="auto"/>
              <w:left w:val="single" w:sz="4" w:space="0" w:color="auto"/>
              <w:bottom w:val="single" w:sz="4" w:space="0" w:color="auto"/>
              <w:right w:val="single" w:sz="4" w:space="0" w:color="auto"/>
            </w:tcBorders>
            <w:vAlign w:val="center"/>
            <w:hideMark/>
          </w:tcPr>
          <w:p w14:paraId="5AC2F34F" w14:textId="77777777" w:rsidR="00700AD1" w:rsidRDefault="00700AD1">
            <w:pPr>
              <w:pStyle w:val="TAC"/>
              <w:rPr>
                <w:rFonts w:eastAsia="Times New Roman"/>
                <w:kern w:val="2"/>
                <w:lang w:eastAsia="sv-SE"/>
              </w:rPr>
            </w:pPr>
            <w:r>
              <w:rPr>
                <w:lang w:eastAsia="sv-SE"/>
              </w:rPr>
              <w:t>TN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03FCF91E" w14:textId="77777777" w:rsidR="00700AD1" w:rsidRDefault="00700AD1">
            <w:pPr>
              <w:pStyle w:val="TAC"/>
              <w:rPr>
                <w:lang w:eastAsia="sv-SE"/>
              </w:rPr>
            </w:pPr>
            <w:r>
              <w:t>100MHz</w:t>
            </w:r>
          </w:p>
          <w:p w14:paraId="1AED9817" w14:textId="77777777" w:rsidR="00700AD1" w:rsidRDefault="00700AD1">
            <w:pPr>
              <w:pStyle w:val="TAC"/>
              <w:rPr>
                <w:kern w:val="2"/>
                <w:lang w:eastAsia="sv-SE"/>
              </w:rPr>
            </w:pPr>
            <w: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27F079EE" w14:textId="77777777" w:rsidR="00700AD1" w:rsidRDefault="00700AD1">
            <w:pPr>
              <w:pStyle w:val="TAC"/>
              <w:rPr>
                <w:kern w:val="2"/>
                <w:lang w:eastAsia="sv-SE"/>
              </w:rPr>
            </w:pPr>
            <w:r>
              <w:rPr>
                <w:lang w:eastAsia="sv-SE"/>
              </w:rPr>
              <w:t>UAV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4F82758E" w14:textId="77777777" w:rsidR="00700AD1" w:rsidRDefault="00700AD1">
            <w:pPr>
              <w:pStyle w:val="TAC"/>
              <w:rPr>
                <w:rFonts w:eastAsia="Times New Roman"/>
                <w:lang w:eastAsia="sv-SE"/>
              </w:rPr>
            </w:pPr>
            <w:r>
              <w:t>100MHz</w:t>
            </w:r>
          </w:p>
          <w:p w14:paraId="5AE4971C" w14:textId="77777777" w:rsidR="00700AD1" w:rsidRDefault="00700AD1">
            <w:pPr>
              <w:pStyle w:val="TAC"/>
              <w:rPr>
                <w:bCs/>
                <w:lang w:val="en-US" w:eastAsia="sv-SE"/>
              </w:rPr>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85F4CD" w14:textId="77777777" w:rsidR="00700AD1" w:rsidRDefault="00700AD1">
            <w:pPr>
              <w:pStyle w:val="TAC"/>
              <w:rPr>
                <w:bCs/>
                <w:lang w:val="en-US" w:eastAsia="sv-SE"/>
              </w:rPr>
            </w:pPr>
            <w:r>
              <w:rPr>
                <w:b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440D17F7" w14:textId="77777777" w:rsidR="00700AD1" w:rsidRDefault="00700AD1">
            <w:pPr>
              <w:pStyle w:val="TAC"/>
              <w:rPr>
                <w:rFonts w:eastAsiaTheme="minorEastAsia"/>
                <w:bCs/>
                <w:kern w:val="2"/>
                <w:lang w:val="en-US" w:eastAsia="sv-SE"/>
              </w:rPr>
            </w:pPr>
            <w:r>
              <w:rPr>
                <w:rFonts w:eastAsiaTheme="minorEastAsia"/>
                <w:bCs/>
                <w:kern w:val="2"/>
                <w:lang w:val="en-US" w:eastAsia="sv-SE"/>
              </w:rPr>
              <w:t>UAV UE ACS</w:t>
            </w:r>
          </w:p>
        </w:tc>
      </w:tr>
      <w:tr w:rsidR="00700AD1" w14:paraId="7E85FA66"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2597BBF8" w14:textId="77777777" w:rsidR="00700AD1" w:rsidRDefault="00700AD1">
            <w:pPr>
              <w:pStyle w:val="TAC"/>
              <w:rPr>
                <w:lang w:val="x-none" w:eastAsia="sv-SE"/>
              </w:rPr>
            </w:pPr>
            <w:r>
              <w:rPr>
                <w:lang w:eastAsia="sv-SE"/>
              </w:rPr>
              <w:t>4</w:t>
            </w:r>
          </w:p>
        </w:tc>
        <w:tc>
          <w:tcPr>
            <w:tcW w:w="813" w:type="pct"/>
            <w:tcBorders>
              <w:top w:val="single" w:sz="4" w:space="0" w:color="auto"/>
              <w:left w:val="single" w:sz="4" w:space="0" w:color="auto"/>
              <w:bottom w:val="single" w:sz="4" w:space="0" w:color="auto"/>
              <w:right w:val="single" w:sz="4" w:space="0" w:color="auto"/>
            </w:tcBorders>
            <w:vAlign w:val="center"/>
            <w:hideMark/>
          </w:tcPr>
          <w:p w14:paraId="4912E90B" w14:textId="77777777" w:rsidR="00700AD1" w:rsidRDefault="00700AD1">
            <w:pPr>
              <w:pStyle w:val="TAC"/>
              <w:rPr>
                <w:lang w:eastAsia="sv-SE"/>
              </w:rPr>
            </w:pPr>
            <w:r>
              <w:rPr>
                <w:lang w:eastAsia="sv-SE"/>
              </w:rPr>
              <w:t>UAV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75831D90" w14:textId="77777777" w:rsidR="00700AD1" w:rsidRDefault="00700AD1">
            <w:pPr>
              <w:pStyle w:val="TAC"/>
              <w:rPr>
                <w:rFonts w:eastAsia="Times New Roman"/>
                <w:lang w:eastAsia="sv-SE"/>
              </w:rPr>
            </w:pPr>
            <w:r>
              <w:t>100MHz</w:t>
            </w:r>
          </w:p>
          <w:p w14:paraId="421223F5" w14:textId="77777777" w:rsidR="00700AD1" w:rsidRDefault="00700AD1">
            <w:pPr>
              <w:pStyle w:val="TAC"/>
            </w:pPr>
            <w: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4CFA5794" w14:textId="77777777" w:rsidR="00700AD1" w:rsidRDefault="00700AD1">
            <w:pPr>
              <w:pStyle w:val="TAC"/>
              <w:rPr>
                <w:lang w:eastAsia="sv-SE"/>
              </w:rPr>
            </w:pPr>
            <w:r>
              <w:rPr>
                <w:lang w:eastAsia="sv-SE"/>
              </w:rPr>
              <w:t>TN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3AFE9FFC" w14:textId="77777777" w:rsidR="00700AD1" w:rsidRDefault="00700AD1">
            <w:pPr>
              <w:pStyle w:val="TAC"/>
              <w:rPr>
                <w:rFonts w:eastAsia="Times New Roman"/>
                <w:lang w:eastAsia="sv-SE"/>
              </w:rPr>
            </w:pPr>
            <w:r>
              <w:t>100MHz</w:t>
            </w:r>
          </w:p>
          <w:p w14:paraId="554C4A82" w14:textId="77777777" w:rsidR="00700AD1" w:rsidRDefault="00700AD1">
            <w:pPr>
              <w:pStyle w:val="TAC"/>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6AD32D66" w14:textId="77777777" w:rsidR="00700AD1" w:rsidRDefault="00700AD1">
            <w:pPr>
              <w:pStyle w:val="TAC"/>
              <w:rPr>
                <w:bCs/>
                <w:lang w:val="en-US" w:eastAsia="sv-SE"/>
              </w:rPr>
            </w:pPr>
            <w:r>
              <w:rPr>
                <w:b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42818988" w14:textId="77777777" w:rsidR="00700AD1" w:rsidRDefault="00700AD1">
            <w:pPr>
              <w:pStyle w:val="TAC"/>
              <w:rPr>
                <w:rFonts w:eastAsiaTheme="minorEastAsia"/>
                <w:bCs/>
                <w:kern w:val="2"/>
                <w:lang w:val="en-US" w:eastAsia="sv-SE"/>
              </w:rPr>
            </w:pPr>
            <w:r>
              <w:rPr>
                <w:rFonts w:eastAsiaTheme="minorEastAsia"/>
                <w:bCs/>
                <w:kern w:val="2"/>
                <w:lang w:val="en-US" w:eastAsia="sv-SE"/>
              </w:rPr>
              <w:t>UAV UE ACLR</w:t>
            </w:r>
          </w:p>
        </w:tc>
      </w:tr>
      <w:tr w:rsidR="00700AD1" w14:paraId="7A08D079"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74E40CA5" w14:textId="77777777" w:rsidR="00700AD1" w:rsidRDefault="00700AD1">
            <w:pPr>
              <w:pStyle w:val="TAC"/>
              <w:rPr>
                <w:lang w:val="x-none" w:eastAsia="sv-SE"/>
              </w:rPr>
            </w:pPr>
            <w:r>
              <w:rPr>
                <w:lang w:eastAsia="sv-SE"/>
              </w:rPr>
              <w:t>5</w:t>
            </w:r>
          </w:p>
        </w:tc>
        <w:tc>
          <w:tcPr>
            <w:tcW w:w="813" w:type="pct"/>
            <w:tcBorders>
              <w:top w:val="single" w:sz="4" w:space="0" w:color="auto"/>
              <w:left w:val="single" w:sz="4" w:space="0" w:color="auto"/>
              <w:bottom w:val="single" w:sz="4" w:space="0" w:color="auto"/>
              <w:right w:val="single" w:sz="4" w:space="0" w:color="auto"/>
            </w:tcBorders>
            <w:vAlign w:val="center"/>
            <w:hideMark/>
          </w:tcPr>
          <w:p w14:paraId="6BC5FDDD" w14:textId="77777777" w:rsidR="00700AD1" w:rsidRDefault="00700AD1">
            <w:pPr>
              <w:pStyle w:val="TAC"/>
              <w:rPr>
                <w:lang w:eastAsia="sv-SE"/>
              </w:rPr>
            </w:pPr>
            <w:r>
              <w:rPr>
                <w:lang w:eastAsia="sv-SE"/>
              </w:rPr>
              <w:t>TN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25A90517" w14:textId="77777777" w:rsidR="00700AD1" w:rsidRDefault="00700AD1">
            <w:pPr>
              <w:pStyle w:val="TAC"/>
              <w:rPr>
                <w:rFonts w:eastAsiaTheme="minorEastAsia"/>
                <w:lang w:eastAsia="sv-SE"/>
              </w:rPr>
            </w:pPr>
            <w:r>
              <w:rPr>
                <w:rFonts w:eastAsiaTheme="minorEastAsia"/>
                <w:lang w:eastAsia="sv-SE"/>
              </w:rPr>
              <w:t>[2</w:t>
            </w:r>
            <w:r>
              <w:t>0MHz</w:t>
            </w:r>
            <w:r>
              <w:rPr>
                <w:rFonts w:eastAsiaTheme="minorEastAsia"/>
                <w:lang w:eastAsia="sv-SE"/>
              </w:rPr>
              <w:t>]</w:t>
            </w:r>
          </w:p>
          <w:p w14:paraId="60351C4B" w14:textId="77777777" w:rsidR="00700AD1" w:rsidRDefault="00700AD1">
            <w:pPr>
              <w:pStyle w:val="TAC"/>
              <w:rPr>
                <w:rFonts w:eastAsia="Times New Roman"/>
              </w:rPr>
            </w:pPr>
            <w:r>
              <w:rPr>
                <w:rFonts w:eastAsiaTheme="minorEastAsia"/>
                <w:lang w:eastAsia="sv-SE"/>
              </w:rPr>
              <w:t>F</w:t>
            </w:r>
            <w: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708B5A63" w14:textId="77777777" w:rsidR="00700AD1" w:rsidRDefault="00700AD1">
            <w:pPr>
              <w:pStyle w:val="TAC"/>
              <w:rPr>
                <w:lang w:eastAsia="sv-SE"/>
              </w:rPr>
            </w:pPr>
            <w:r>
              <w:rPr>
                <w:lang w:eastAsia="sv-SE"/>
              </w:rPr>
              <w:t>UAV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176C72" w14:textId="77777777" w:rsidR="00700AD1" w:rsidRDefault="00700AD1">
            <w:pPr>
              <w:pStyle w:val="TAC"/>
              <w:rPr>
                <w:rFonts w:eastAsiaTheme="minorEastAsia"/>
                <w:lang w:eastAsia="sv-SE"/>
              </w:rPr>
            </w:pPr>
            <w:r>
              <w:rPr>
                <w:rFonts w:eastAsiaTheme="minorEastAsia"/>
                <w:lang w:eastAsia="sv-SE"/>
              </w:rPr>
              <w:t>[20</w:t>
            </w:r>
            <w:r>
              <w:t>MHz</w:t>
            </w:r>
            <w:r>
              <w:rPr>
                <w:rFonts w:eastAsiaTheme="minorEastAsia"/>
                <w:lang w:eastAsia="sv-SE"/>
              </w:rPr>
              <w:t>]</w:t>
            </w:r>
          </w:p>
          <w:p w14:paraId="76A81B37" w14:textId="77777777" w:rsidR="00700AD1" w:rsidRDefault="00700AD1">
            <w:pPr>
              <w:pStyle w:val="TAC"/>
              <w:rPr>
                <w:rFonts w:eastAsia="Times New Roman"/>
              </w:rPr>
            </w:pPr>
            <w:r>
              <w:rPr>
                <w:rFonts w:eastAsiaTheme="minorEastAsia"/>
                <w:lang w:eastAsia="sv-SE"/>
              </w:rPr>
              <w:t>F</w:t>
            </w:r>
            <w: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2A2909F6" w14:textId="77777777" w:rsidR="00700AD1" w:rsidRDefault="00700AD1">
            <w:pPr>
              <w:pStyle w:val="TAC"/>
              <w:rPr>
                <w:bCs/>
                <w:lang w:val="en-US" w:eastAsia="sv-SE"/>
              </w:rPr>
            </w:pPr>
            <w:r>
              <w:rPr>
                <w:rFonts w:eastAsiaTheme="minorEastAsia"/>
                <w:bCs/>
                <w:lang w:val="en-US" w:eastAsia="sv-SE"/>
              </w:rPr>
              <w:t>2</w:t>
            </w:r>
            <w:r>
              <w:rPr>
                <w:b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036FFB50" w14:textId="77777777" w:rsidR="00700AD1" w:rsidRDefault="00700AD1">
            <w:pPr>
              <w:pStyle w:val="TAC"/>
              <w:rPr>
                <w:rFonts w:eastAsiaTheme="minorEastAsia"/>
                <w:bCs/>
                <w:kern w:val="2"/>
                <w:lang w:val="en-US" w:eastAsia="sv-SE"/>
              </w:rPr>
            </w:pPr>
            <w:r>
              <w:rPr>
                <w:rFonts w:eastAsiaTheme="minorEastAsia"/>
                <w:bCs/>
                <w:kern w:val="2"/>
                <w:lang w:val="en-US" w:eastAsia="sv-SE"/>
              </w:rPr>
              <w:t>UAV BS ACS</w:t>
            </w:r>
          </w:p>
        </w:tc>
      </w:tr>
      <w:tr w:rsidR="00700AD1" w14:paraId="6F884558"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3F32BCCD" w14:textId="77777777" w:rsidR="00700AD1" w:rsidRDefault="00700AD1">
            <w:pPr>
              <w:pStyle w:val="TAC"/>
              <w:rPr>
                <w:lang w:val="x-none" w:eastAsia="sv-SE"/>
              </w:rPr>
            </w:pPr>
            <w:r>
              <w:rPr>
                <w:lang w:eastAsia="sv-SE"/>
              </w:rPr>
              <w:t>6</w:t>
            </w:r>
          </w:p>
        </w:tc>
        <w:tc>
          <w:tcPr>
            <w:tcW w:w="813" w:type="pct"/>
            <w:tcBorders>
              <w:top w:val="single" w:sz="4" w:space="0" w:color="auto"/>
              <w:left w:val="single" w:sz="4" w:space="0" w:color="auto"/>
              <w:bottom w:val="single" w:sz="4" w:space="0" w:color="auto"/>
              <w:right w:val="single" w:sz="4" w:space="0" w:color="auto"/>
            </w:tcBorders>
            <w:vAlign w:val="center"/>
            <w:hideMark/>
          </w:tcPr>
          <w:p w14:paraId="1881CE48" w14:textId="77777777" w:rsidR="00700AD1" w:rsidRDefault="00700AD1">
            <w:pPr>
              <w:pStyle w:val="TAC"/>
              <w:rPr>
                <w:lang w:eastAsia="sv-SE"/>
              </w:rPr>
            </w:pPr>
            <w:r>
              <w:rPr>
                <w:lang w:eastAsia="sv-SE"/>
              </w:rPr>
              <w:t>UAV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46D35069" w14:textId="77777777" w:rsidR="00700AD1" w:rsidRDefault="00700AD1">
            <w:pPr>
              <w:pStyle w:val="TAC"/>
              <w:rPr>
                <w:rFonts w:eastAsiaTheme="minorEastAsia"/>
                <w:lang w:eastAsia="sv-SE"/>
              </w:rPr>
            </w:pPr>
            <w:r>
              <w:rPr>
                <w:rFonts w:eastAsiaTheme="minorEastAsia"/>
                <w:lang w:eastAsia="sv-SE"/>
              </w:rPr>
              <w:t>[20</w:t>
            </w:r>
            <w:r>
              <w:t>MHz</w:t>
            </w:r>
            <w:r>
              <w:rPr>
                <w:rFonts w:eastAsiaTheme="minorEastAsia"/>
                <w:lang w:eastAsia="sv-SE"/>
              </w:rPr>
              <w:t>]</w:t>
            </w:r>
          </w:p>
          <w:p w14:paraId="33C0A516" w14:textId="77777777" w:rsidR="00700AD1" w:rsidRDefault="00700AD1">
            <w:pPr>
              <w:pStyle w:val="TAC"/>
              <w:rPr>
                <w:rFonts w:eastAsia="Times New Roman"/>
              </w:rPr>
            </w:pPr>
            <w:r>
              <w:rPr>
                <w:rFonts w:eastAsiaTheme="minorEastAsia"/>
                <w:lang w:eastAsia="sv-SE"/>
              </w:rPr>
              <w:t>F</w:t>
            </w:r>
            <w: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008A07C6" w14:textId="77777777" w:rsidR="00700AD1" w:rsidRDefault="00700AD1">
            <w:pPr>
              <w:pStyle w:val="TAC"/>
              <w:rPr>
                <w:lang w:eastAsia="sv-SE"/>
              </w:rPr>
            </w:pPr>
            <w:r>
              <w:rPr>
                <w:lang w:eastAsia="sv-SE"/>
              </w:rPr>
              <w:t>TN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4A58F50C" w14:textId="77777777" w:rsidR="00700AD1" w:rsidRDefault="00700AD1">
            <w:pPr>
              <w:pStyle w:val="TAC"/>
              <w:rPr>
                <w:rFonts w:eastAsiaTheme="minorEastAsia"/>
                <w:lang w:eastAsia="sv-SE"/>
              </w:rPr>
            </w:pPr>
            <w:r>
              <w:rPr>
                <w:rFonts w:eastAsiaTheme="minorEastAsia"/>
                <w:lang w:eastAsia="sv-SE"/>
              </w:rPr>
              <w:t>[2</w:t>
            </w:r>
            <w:r>
              <w:t>0MHz</w:t>
            </w:r>
            <w:r>
              <w:rPr>
                <w:rFonts w:eastAsiaTheme="minorEastAsia"/>
                <w:lang w:eastAsia="sv-SE"/>
              </w:rPr>
              <w:t>]</w:t>
            </w:r>
          </w:p>
          <w:p w14:paraId="51BD9717" w14:textId="77777777" w:rsidR="00700AD1" w:rsidRDefault="00700AD1">
            <w:pPr>
              <w:pStyle w:val="TAC"/>
              <w:rPr>
                <w:rFonts w:eastAsia="Times New Roman"/>
              </w:rPr>
            </w:pPr>
            <w:r>
              <w:rPr>
                <w:rFonts w:eastAsiaTheme="minorEastAsia"/>
                <w:lang w:eastAsia="sv-SE"/>
              </w:rPr>
              <w:t>F</w:t>
            </w:r>
            <w: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715A2877" w14:textId="77777777" w:rsidR="00700AD1" w:rsidRDefault="00700AD1">
            <w:pPr>
              <w:pStyle w:val="TAC"/>
              <w:rPr>
                <w:bCs/>
                <w:lang w:val="en-US" w:eastAsia="sv-SE"/>
              </w:rPr>
            </w:pPr>
            <w:r>
              <w:rPr>
                <w:rFonts w:eastAsiaTheme="minorEastAsia"/>
                <w:bCs/>
                <w:lang w:val="en-US" w:eastAsia="sv-SE"/>
              </w:rPr>
              <w:t>2</w:t>
            </w:r>
            <w:r>
              <w:rPr>
                <w:b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2ACF58A4" w14:textId="77777777" w:rsidR="00700AD1" w:rsidRDefault="00700AD1">
            <w:pPr>
              <w:pStyle w:val="TAC"/>
              <w:rPr>
                <w:rFonts w:eastAsiaTheme="minorEastAsia"/>
                <w:bCs/>
                <w:kern w:val="2"/>
                <w:lang w:val="en-US" w:eastAsia="sv-SE"/>
              </w:rPr>
            </w:pPr>
            <w:r>
              <w:rPr>
                <w:rFonts w:eastAsiaTheme="minorEastAsia"/>
                <w:bCs/>
                <w:kern w:val="2"/>
                <w:lang w:val="en-US" w:eastAsia="sv-SE"/>
              </w:rPr>
              <w:t>UAV BS ACLR</w:t>
            </w:r>
          </w:p>
        </w:tc>
      </w:tr>
      <w:tr w:rsidR="00700AD1" w14:paraId="656BF1FF"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59D942E5" w14:textId="77777777" w:rsidR="00700AD1" w:rsidRDefault="00700AD1">
            <w:pPr>
              <w:pStyle w:val="TAC"/>
              <w:rPr>
                <w:lang w:val="x-none" w:eastAsia="sv-SE"/>
              </w:rPr>
            </w:pPr>
            <w:r>
              <w:rPr>
                <w:lang w:eastAsia="sv-SE"/>
              </w:rPr>
              <w:t>7</w:t>
            </w:r>
          </w:p>
        </w:tc>
        <w:tc>
          <w:tcPr>
            <w:tcW w:w="813" w:type="pct"/>
            <w:tcBorders>
              <w:top w:val="single" w:sz="4" w:space="0" w:color="auto"/>
              <w:left w:val="single" w:sz="4" w:space="0" w:color="auto"/>
              <w:bottom w:val="single" w:sz="4" w:space="0" w:color="auto"/>
              <w:right w:val="single" w:sz="4" w:space="0" w:color="auto"/>
            </w:tcBorders>
            <w:vAlign w:val="center"/>
            <w:hideMark/>
          </w:tcPr>
          <w:p w14:paraId="7EE823D4" w14:textId="77777777" w:rsidR="00700AD1" w:rsidRDefault="00700AD1">
            <w:pPr>
              <w:pStyle w:val="TAC"/>
              <w:rPr>
                <w:lang w:eastAsia="sv-SE"/>
              </w:rPr>
            </w:pPr>
            <w:r>
              <w:rPr>
                <w:lang w:eastAsia="sv-SE"/>
              </w:rPr>
              <w:t>TN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2AB377A6" w14:textId="77777777" w:rsidR="00700AD1" w:rsidRDefault="00700AD1">
            <w:pPr>
              <w:pStyle w:val="TAC"/>
              <w:rPr>
                <w:rFonts w:eastAsiaTheme="minorEastAsia"/>
                <w:lang w:eastAsia="sv-SE"/>
              </w:rPr>
            </w:pPr>
            <w:r>
              <w:rPr>
                <w:rFonts w:eastAsiaTheme="minorEastAsia"/>
                <w:lang w:eastAsia="sv-SE"/>
              </w:rPr>
              <w:t>[20</w:t>
            </w:r>
            <w:r>
              <w:t>MHz</w:t>
            </w:r>
            <w:r>
              <w:rPr>
                <w:rFonts w:eastAsiaTheme="minorEastAsia"/>
                <w:lang w:eastAsia="sv-SE"/>
              </w:rPr>
              <w:t>]</w:t>
            </w:r>
          </w:p>
          <w:p w14:paraId="4201EA0E" w14:textId="77777777" w:rsidR="00700AD1" w:rsidRDefault="00700AD1">
            <w:pPr>
              <w:pStyle w:val="TAC"/>
              <w:rPr>
                <w:rFonts w:eastAsia="Times New Roman"/>
              </w:rPr>
            </w:pPr>
            <w:r>
              <w:rPr>
                <w:rFonts w:eastAsiaTheme="minorEastAsia"/>
                <w:lang w:eastAsia="sv-SE"/>
              </w:rPr>
              <w:t>F</w:t>
            </w:r>
            <w: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5E7CF140" w14:textId="77777777" w:rsidR="00700AD1" w:rsidRDefault="00700AD1">
            <w:pPr>
              <w:pStyle w:val="TAC"/>
              <w:rPr>
                <w:lang w:eastAsia="sv-SE"/>
              </w:rPr>
            </w:pPr>
            <w:r>
              <w:rPr>
                <w:lang w:eastAsia="sv-SE"/>
              </w:rPr>
              <w:t>UAV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7A40201A" w14:textId="77777777" w:rsidR="00700AD1" w:rsidRDefault="00700AD1">
            <w:pPr>
              <w:pStyle w:val="TAC"/>
              <w:rPr>
                <w:rFonts w:eastAsiaTheme="minorEastAsia"/>
                <w:lang w:eastAsia="sv-SE"/>
              </w:rPr>
            </w:pPr>
            <w:r>
              <w:rPr>
                <w:rFonts w:eastAsiaTheme="minorEastAsia"/>
                <w:lang w:eastAsia="sv-SE"/>
              </w:rPr>
              <w:t>[20</w:t>
            </w:r>
            <w:r>
              <w:t>MHz</w:t>
            </w:r>
            <w:r>
              <w:rPr>
                <w:rFonts w:eastAsiaTheme="minorEastAsia"/>
                <w:lang w:eastAsia="sv-SE"/>
              </w:rPr>
              <w:t>]</w:t>
            </w:r>
          </w:p>
          <w:p w14:paraId="091C8F51" w14:textId="77777777" w:rsidR="00700AD1" w:rsidRDefault="00700AD1">
            <w:pPr>
              <w:pStyle w:val="TAC"/>
              <w:rPr>
                <w:rFonts w:eastAsia="Times New Roman"/>
              </w:rPr>
            </w:pPr>
            <w:r>
              <w:rPr>
                <w:rFonts w:eastAsiaTheme="minorEastAsia"/>
                <w:lang w:eastAsia="sv-SE"/>
              </w:rPr>
              <w:t>F</w:t>
            </w:r>
            <w: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27B2D24C" w14:textId="77777777" w:rsidR="00700AD1" w:rsidRDefault="00700AD1">
            <w:pPr>
              <w:pStyle w:val="TAC"/>
              <w:rPr>
                <w:bCs/>
                <w:lang w:val="en-US" w:eastAsia="sv-SE"/>
              </w:rPr>
            </w:pPr>
            <w:r>
              <w:rPr>
                <w:rFonts w:eastAsiaTheme="minorEastAsia"/>
                <w:bCs/>
                <w:lang w:val="en-US" w:eastAsia="sv-SE"/>
              </w:rPr>
              <w:t>2</w:t>
            </w:r>
            <w:r>
              <w:rPr>
                <w:b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123A661C" w14:textId="77777777" w:rsidR="00700AD1" w:rsidRDefault="00700AD1">
            <w:pPr>
              <w:pStyle w:val="TAC"/>
              <w:rPr>
                <w:rFonts w:eastAsiaTheme="minorEastAsia"/>
                <w:bCs/>
                <w:kern w:val="2"/>
                <w:lang w:val="en-US" w:eastAsia="sv-SE"/>
              </w:rPr>
            </w:pPr>
            <w:r>
              <w:rPr>
                <w:rFonts w:eastAsiaTheme="minorEastAsia"/>
                <w:bCs/>
                <w:kern w:val="2"/>
                <w:lang w:val="en-US" w:eastAsia="sv-SE"/>
              </w:rPr>
              <w:t>UAV UE ACS</w:t>
            </w:r>
          </w:p>
        </w:tc>
      </w:tr>
      <w:tr w:rsidR="00700AD1" w14:paraId="46CBF8EE" w14:textId="77777777" w:rsidTr="00700A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792FBBD2" w14:textId="77777777" w:rsidR="00700AD1" w:rsidRDefault="00700AD1">
            <w:pPr>
              <w:pStyle w:val="TAC"/>
              <w:rPr>
                <w:lang w:val="x-none" w:eastAsia="sv-SE"/>
              </w:rPr>
            </w:pPr>
            <w:r>
              <w:rPr>
                <w:lang w:eastAsia="sv-SE"/>
              </w:rPr>
              <w:t>8</w:t>
            </w:r>
          </w:p>
        </w:tc>
        <w:tc>
          <w:tcPr>
            <w:tcW w:w="813" w:type="pct"/>
            <w:tcBorders>
              <w:top w:val="single" w:sz="4" w:space="0" w:color="auto"/>
              <w:left w:val="single" w:sz="4" w:space="0" w:color="auto"/>
              <w:bottom w:val="single" w:sz="4" w:space="0" w:color="auto"/>
              <w:right w:val="single" w:sz="4" w:space="0" w:color="auto"/>
            </w:tcBorders>
            <w:vAlign w:val="center"/>
            <w:hideMark/>
          </w:tcPr>
          <w:p w14:paraId="37454E9E" w14:textId="77777777" w:rsidR="00700AD1" w:rsidRDefault="00700AD1">
            <w:pPr>
              <w:pStyle w:val="TAC"/>
              <w:rPr>
                <w:lang w:eastAsia="sv-SE"/>
              </w:rPr>
            </w:pPr>
            <w:r>
              <w:rPr>
                <w:lang w:eastAsia="sv-SE"/>
              </w:rPr>
              <w:t>UAV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78E5C974" w14:textId="77777777" w:rsidR="00700AD1" w:rsidRDefault="00700AD1">
            <w:pPr>
              <w:pStyle w:val="TAC"/>
              <w:rPr>
                <w:rFonts w:eastAsiaTheme="minorEastAsia"/>
                <w:lang w:eastAsia="sv-SE"/>
              </w:rPr>
            </w:pPr>
            <w:r>
              <w:rPr>
                <w:rFonts w:eastAsiaTheme="minorEastAsia"/>
                <w:lang w:eastAsia="sv-SE"/>
              </w:rPr>
              <w:t>[20</w:t>
            </w:r>
            <w:r>
              <w:t>MHz</w:t>
            </w:r>
            <w:r>
              <w:rPr>
                <w:rFonts w:eastAsiaTheme="minorEastAsia"/>
                <w:lang w:eastAsia="sv-SE"/>
              </w:rPr>
              <w:t>]</w:t>
            </w:r>
          </w:p>
          <w:p w14:paraId="226E60FA" w14:textId="77777777" w:rsidR="00700AD1" w:rsidRDefault="00700AD1">
            <w:pPr>
              <w:pStyle w:val="TAC"/>
              <w:rPr>
                <w:rFonts w:eastAsia="Times New Roman"/>
              </w:rPr>
            </w:pPr>
            <w:r>
              <w:rPr>
                <w:rFonts w:eastAsiaTheme="minorEastAsia"/>
                <w:lang w:eastAsia="sv-SE"/>
              </w:rPr>
              <w:t>F</w:t>
            </w:r>
            <w: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7F8B17C8" w14:textId="77777777" w:rsidR="00700AD1" w:rsidRDefault="00700AD1">
            <w:pPr>
              <w:pStyle w:val="TAC"/>
              <w:rPr>
                <w:lang w:eastAsia="sv-SE"/>
              </w:rPr>
            </w:pPr>
            <w:r>
              <w:rPr>
                <w:lang w:eastAsia="sv-SE"/>
              </w:rPr>
              <w:t>TN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161C4001" w14:textId="77777777" w:rsidR="00700AD1" w:rsidRDefault="00700AD1">
            <w:pPr>
              <w:pStyle w:val="TAC"/>
              <w:rPr>
                <w:rFonts w:eastAsiaTheme="minorEastAsia"/>
                <w:lang w:eastAsia="sv-SE"/>
              </w:rPr>
            </w:pPr>
            <w:r>
              <w:rPr>
                <w:rFonts w:eastAsiaTheme="minorEastAsia"/>
                <w:lang w:eastAsia="sv-SE"/>
              </w:rPr>
              <w:t>[20</w:t>
            </w:r>
            <w:r>
              <w:t>MHz</w:t>
            </w:r>
            <w:r>
              <w:rPr>
                <w:rFonts w:eastAsiaTheme="minorEastAsia"/>
                <w:lang w:eastAsia="sv-SE"/>
              </w:rPr>
              <w:t>]</w:t>
            </w:r>
          </w:p>
          <w:p w14:paraId="54D03304" w14:textId="77777777" w:rsidR="00700AD1" w:rsidRDefault="00700AD1">
            <w:pPr>
              <w:pStyle w:val="TAC"/>
              <w:rPr>
                <w:rFonts w:eastAsia="Times New Roman"/>
              </w:rPr>
            </w:pPr>
            <w:r>
              <w:rPr>
                <w:rFonts w:eastAsiaTheme="minorEastAsia"/>
                <w:lang w:eastAsia="sv-SE"/>
              </w:rPr>
              <w:t>F</w:t>
            </w:r>
            <w: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5241F353" w14:textId="77777777" w:rsidR="00700AD1" w:rsidRDefault="00700AD1">
            <w:pPr>
              <w:pStyle w:val="TAC"/>
              <w:rPr>
                <w:bCs/>
                <w:lang w:val="en-US" w:eastAsia="sv-SE"/>
              </w:rPr>
            </w:pPr>
            <w:r>
              <w:rPr>
                <w:rFonts w:eastAsiaTheme="minorEastAsia"/>
                <w:bCs/>
                <w:lang w:val="en-US" w:eastAsia="sv-SE"/>
              </w:rPr>
              <w:t>2</w:t>
            </w:r>
            <w:r>
              <w:rPr>
                <w:b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47208CF2" w14:textId="77777777" w:rsidR="00700AD1" w:rsidRDefault="00700AD1">
            <w:pPr>
              <w:pStyle w:val="TAC"/>
              <w:rPr>
                <w:rFonts w:eastAsiaTheme="minorEastAsia"/>
                <w:bCs/>
                <w:kern w:val="2"/>
                <w:lang w:val="en-US" w:eastAsia="sv-SE"/>
              </w:rPr>
            </w:pPr>
            <w:r>
              <w:rPr>
                <w:rFonts w:eastAsiaTheme="minorEastAsia"/>
                <w:bCs/>
                <w:kern w:val="2"/>
                <w:lang w:val="en-US" w:eastAsia="sv-SE"/>
              </w:rPr>
              <w:t>UAV UE ACLR</w:t>
            </w:r>
          </w:p>
        </w:tc>
      </w:tr>
    </w:tbl>
    <w:p w14:paraId="3F09FA33" w14:textId="001ABE3B" w:rsidR="00700AD1" w:rsidRDefault="00700AD1" w:rsidP="008B2613"/>
    <w:p w14:paraId="1D00817A" w14:textId="6C38B863" w:rsidR="00F2390E" w:rsidRDefault="000E761C" w:rsidP="008B2613">
      <w:pPr>
        <w:rPr>
          <w:lang w:eastAsia="zh-CN"/>
        </w:rPr>
      </w:pPr>
      <w:r>
        <w:rPr>
          <w:lang w:eastAsia="zh-CN"/>
        </w:rPr>
        <w:t xml:space="preserve">The interference are </w:t>
      </w:r>
      <w:r w:rsidR="002B450A">
        <w:rPr>
          <w:lang w:eastAsia="zh-CN"/>
        </w:rPr>
        <w:t>analysed</w:t>
      </w:r>
      <w:r>
        <w:rPr>
          <w:lang w:eastAsia="zh-CN"/>
        </w:rPr>
        <w:t xml:space="preserve"> as below:</w:t>
      </w:r>
    </w:p>
    <w:p w14:paraId="34BFF5C7" w14:textId="30941324" w:rsidR="000E761C" w:rsidRDefault="000E761C" w:rsidP="000E761C">
      <w:r>
        <w:t>1</w:t>
      </w:r>
      <w:r>
        <w:tab/>
        <w:t>TN UL to</w:t>
      </w:r>
      <w:r>
        <w:tab/>
        <w:t>UAV UL, TN UE TX interfere UAV BS RX, if TN UE amount is numerous</w:t>
      </w:r>
      <w:r>
        <w:rPr>
          <w:rFonts w:hint="eastAsia"/>
          <w:lang w:eastAsia="zh-CN"/>
        </w:rPr>
        <w:t>,</w:t>
      </w:r>
      <w:r>
        <w:rPr>
          <w:lang w:eastAsia="zh-CN"/>
        </w:rPr>
        <w:t xml:space="preserve"> the aggregated interferences at UAV BS RX antenna connector may be high, but as the UE is on the ground, the pathloss between TN UE and  UAV BS may also be large.</w:t>
      </w:r>
    </w:p>
    <w:p w14:paraId="434499CD" w14:textId="41301F14" w:rsidR="000E761C" w:rsidRDefault="000E761C" w:rsidP="000E761C">
      <w:r>
        <w:t>2</w:t>
      </w:r>
      <w:r>
        <w:tab/>
        <w:t>UAV DL</w:t>
      </w:r>
      <w:r>
        <w:tab/>
        <w:t>to TN DL, UAV BS TX interfere TN UE RX,</w:t>
      </w:r>
      <w:r w:rsidR="006678F3">
        <w:t xml:space="preserve"> as UAV BS has similar output power as TN BS and uptilt, it is expected the interference is not sever</w:t>
      </w:r>
      <w:r w:rsidR="002B450A">
        <w:t>e</w:t>
      </w:r>
      <w:r w:rsidR="006678F3">
        <w:t>.</w:t>
      </w:r>
    </w:p>
    <w:p w14:paraId="39CD2464" w14:textId="28943779" w:rsidR="000E761C" w:rsidRPr="002B450A" w:rsidRDefault="000E761C" w:rsidP="000E761C">
      <w:r>
        <w:t>3</w:t>
      </w:r>
      <w:r>
        <w:tab/>
        <w:t>TN DL</w:t>
      </w:r>
      <w:r w:rsidR="002B450A">
        <w:t xml:space="preserve"> to</w:t>
      </w:r>
      <w:r>
        <w:tab/>
        <w:t>UAV DL</w:t>
      </w:r>
      <w:r w:rsidR="002B450A">
        <w:t>, TN BS TX interfere UAV UE RX, if TN BS ISD is much smaller than UAV BS ISD, UAV UE will be interfered</w:t>
      </w:r>
      <w:r w:rsidR="002B450A">
        <w:rPr>
          <w:lang w:eastAsia="zh-CN"/>
        </w:rPr>
        <w:t xml:space="preserve"> by more TN BS, the pathloss between UAV UE and TN BS close to freespace, so the interference need to be concerned.</w:t>
      </w:r>
    </w:p>
    <w:p w14:paraId="496E4917" w14:textId="32E27C52" w:rsidR="00942ED3" w:rsidRDefault="000E761C" w:rsidP="00924EEE">
      <w:pPr>
        <w:rPr>
          <w:lang w:eastAsia="zh-CN"/>
        </w:rPr>
      </w:pPr>
      <w:r>
        <w:t>4</w:t>
      </w:r>
      <w:r>
        <w:tab/>
        <w:t>UAV UL</w:t>
      </w:r>
      <w:r w:rsidR="006535AF">
        <w:t xml:space="preserve"> to </w:t>
      </w:r>
      <w:r>
        <w:t>TN UL</w:t>
      </w:r>
      <w:r w:rsidR="006535AF">
        <w:t>, as UAV UE assume higher power, so this case needs to be mainly concerned</w:t>
      </w:r>
      <w:r w:rsidR="006535AF">
        <w:rPr>
          <w:rFonts w:hint="eastAsia"/>
          <w:lang w:eastAsia="zh-CN"/>
        </w:rPr>
        <w:t>.</w:t>
      </w:r>
      <w:r w:rsidR="006535AF">
        <w:rPr>
          <w:lang w:eastAsia="zh-CN"/>
        </w:rPr>
        <w:t xml:space="preserve"> </w:t>
      </w:r>
      <w:r w:rsidR="006535AF">
        <w:t>If TN BS ISD is much smaller than UAV BS ISD, UAV UE will be easily close to</w:t>
      </w:r>
      <w:r w:rsidR="006535AF">
        <w:rPr>
          <w:lang w:eastAsia="zh-CN"/>
        </w:rPr>
        <w:t xml:space="preserve"> TN BS. But </w:t>
      </w:r>
      <w:r w:rsidR="006535AF">
        <w:t xml:space="preserve">if TN BS ISD is </w:t>
      </w:r>
      <w:r w:rsidR="00942ED3" w:rsidRPr="00942ED3">
        <w:t>equivalent</w:t>
      </w:r>
      <w:r w:rsidR="00942ED3">
        <w:t xml:space="preserve"> to</w:t>
      </w:r>
      <w:r w:rsidR="006535AF">
        <w:t xml:space="preserve"> UAV BS ISD, </w:t>
      </w:r>
      <w:r w:rsidR="00942ED3">
        <w:t xml:space="preserve">more </w:t>
      </w:r>
      <w:r w:rsidR="006535AF">
        <w:t xml:space="preserve">UAV UE will </w:t>
      </w:r>
      <w:r w:rsidR="00942ED3">
        <w:t>interfere</w:t>
      </w:r>
      <w:r w:rsidR="006535AF">
        <w:rPr>
          <w:lang w:eastAsia="zh-CN"/>
        </w:rPr>
        <w:t xml:space="preserve"> TN BS</w:t>
      </w:r>
      <w:r w:rsidR="008C457E">
        <w:rPr>
          <w:lang w:eastAsia="zh-CN"/>
        </w:rPr>
        <w:t>.</w:t>
      </w:r>
    </w:p>
    <w:p w14:paraId="35C8230B" w14:textId="7C0BDBC7" w:rsidR="00DC2053" w:rsidRDefault="00DC2053" w:rsidP="00924EEE">
      <w:pPr>
        <w:rPr>
          <w:lang w:eastAsia="zh-CN"/>
        </w:rPr>
      </w:pPr>
      <w:r>
        <w:rPr>
          <w:lang w:eastAsia="zh-CN"/>
        </w:rPr>
        <w:lastRenderedPageBreak/>
        <w:t>As analysis above, we can achieve below observations:</w:t>
      </w:r>
    </w:p>
    <w:p w14:paraId="6DFB5701" w14:textId="211A0675" w:rsidR="00DC2053" w:rsidRPr="00905895" w:rsidRDefault="00DC2053" w:rsidP="00924EEE">
      <w:pPr>
        <w:rPr>
          <w:b/>
          <w:lang w:eastAsia="zh-CN"/>
        </w:rPr>
      </w:pPr>
      <w:r w:rsidRPr="00905895">
        <w:rPr>
          <w:b/>
          <w:lang w:eastAsia="zh-CN"/>
        </w:rPr>
        <w:t xml:space="preserve">Observation 1: </w:t>
      </w:r>
      <w:r w:rsidRPr="00905895">
        <w:rPr>
          <w:b/>
        </w:rPr>
        <w:t>If TN BS ISD is much smaller than UAV BS ISD,</w:t>
      </w:r>
      <w:r w:rsidR="00905895" w:rsidRPr="00905895">
        <w:rPr>
          <w:b/>
        </w:rPr>
        <w:t xml:space="preserve"> the interference case 1 and 3 may be more sensible</w:t>
      </w:r>
      <w:r w:rsidRPr="00905895">
        <w:rPr>
          <w:b/>
          <w:lang w:eastAsia="zh-CN"/>
        </w:rPr>
        <w:t>.</w:t>
      </w:r>
    </w:p>
    <w:p w14:paraId="13907C20" w14:textId="4AB9D18E" w:rsidR="00DC2053" w:rsidRPr="00905895" w:rsidRDefault="00DC2053" w:rsidP="00924EEE">
      <w:pPr>
        <w:rPr>
          <w:b/>
          <w:lang w:val="en-US"/>
        </w:rPr>
      </w:pPr>
      <w:r w:rsidRPr="00905895">
        <w:rPr>
          <w:b/>
          <w:lang w:eastAsia="zh-CN"/>
        </w:rPr>
        <w:t xml:space="preserve">Observation 2: If </w:t>
      </w:r>
      <w:r w:rsidR="00905895" w:rsidRPr="00905895">
        <w:rPr>
          <w:b/>
        </w:rPr>
        <w:t>TN BS ISD is equivalent to UAV BS ISD, more UAV UE will interfere</w:t>
      </w:r>
      <w:r w:rsidR="00905895" w:rsidRPr="00905895">
        <w:rPr>
          <w:b/>
          <w:lang w:eastAsia="zh-CN"/>
        </w:rPr>
        <w:t xml:space="preserve"> TN BS, the case 4 may suffer more interference.</w:t>
      </w:r>
    </w:p>
    <w:p w14:paraId="6DAF39B1" w14:textId="512927A3" w:rsidR="00C67E33" w:rsidRPr="00C67E33" w:rsidRDefault="002B1EE6" w:rsidP="00C67E33">
      <w:pPr>
        <w:pStyle w:val="2"/>
        <w:rPr>
          <w:lang w:eastAsia="zh-CN"/>
        </w:rPr>
      </w:pPr>
      <w:r>
        <w:rPr>
          <w:lang w:val="en-US" w:eastAsia="zh-CN"/>
        </w:rPr>
        <w:t>2.</w:t>
      </w:r>
      <w:r w:rsidR="00DC2053">
        <w:rPr>
          <w:lang w:val="en-US" w:eastAsia="zh-CN"/>
        </w:rPr>
        <w:t>2</w:t>
      </w:r>
      <w:r>
        <w:rPr>
          <w:lang w:val="en-US" w:eastAsia="zh-CN"/>
        </w:rPr>
        <w:t xml:space="preserve"> </w:t>
      </w:r>
      <w:r w:rsidR="00C67E33" w:rsidRPr="00C67E33">
        <w:rPr>
          <w:lang w:val="en-US" w:eastAsia="zh-CN"/>
        </w:rPr>
        <w:t xml:space="preserve">Deployment scenario </w:t>
      </w:r>
    </w:p>
    <w:p w14:paraId="76451A4F" w14:textId="698DA549" w:rsidR="00C67E33" w:rsidRDefault="00957662" w:rsidP="00C67E33">
      <w:pPr>
        <w:overflowPunct w:val="0"/>
        <w:autoSpaceDE w:val="0"/>
        <w:autoSpaceDN w:val="0"/>
        <w:adjustRightInd w:val="0"/>
        <w:spacing w:before="80" w:after="80"/>
        <w:rPr>
          <w:iCs/>
        </w:rPr>
      </w:pPr>
      <w:r>
        <w:rPr>
          <w:iCs/>
        </w:rPr>
        <w:t>Deployment scenario related agreements in [1] are listed as below</w:t>
      </w:r>
      <w:r w:rsidR="00C67E33">
        <w:rPr>
          <w:iCs/>
        </w:rPr>
        <w:t>.</w:t>
      </w:r>
    </w:p>
    <w:tbl>
      <w:tblPr>
        <w:tblStyle w:val="aff0"/>
        <w:tblW w:w="0" w:type="auto"/>
        <w:tblLook w:val="04A0" w:firstRow="1" w:lastRow="0" w:firstColumn="1" w:lastColumn="0" w:noHBand="0" w:noVBand="1"/>
      </w:tblPr>
      <w:tblGrid>
        <w:gridCol w:w="9629"/>
      </w:tblGrid>
      <w:tr w:rsidR="003C66EF" w14:paraId="1D5E9D52" w14:textId="77777777" w:rsidTr="00306B69">
        <w:tc>
          <w:tcPr>
            <w:tcW w:w="9629" w:type="dxa"/>
          </w:tcPr>
          <w:p w14:paraId="7DB0CACF" w14:textId="078D786D" w:rsidR="003C66EF" w:rsidRPr="003C66EF" w:rsidRDefault="003C66EF" w:rsidP="003C66EF">
            <w:pPr>
              <w:rPr>
                <w:rFonts w:eastAsiaTheme="minorEastAsia"/>
                <w:b/>
                <w:u w:val="single"/>
                <w:lang w:val="en-US" w:eastAsia="zh-CN"/>
              </w:rPr>
            </w:pPr>
            <w:r>
              <w:rPr>
                <w:b/>
                <w:u w:val="single"/>
                <w:lang w:eastAsia="ko-KR"/>
              </w:rPr>
              <w:t xml:space="preserve">Issue </w:t>
            </w:r>
            <w:r>
              <w:rPr>
                <w:b/>
                <w:u w:val="single"/>
              </w:rPr>
              <w:t>2</w:t>
            </w:r>
            <w:r>
              <w:rPr>
                <w:b/>
                <w:u w:val="single"/>
                <w:lang w:eastAsia="ko-KR"/>
              </w:rPr>
              <w:t>-</w:t>
            </w:r>
            <w:r>
              <w:rPr>
                <w:b/>
                <w:u w:val="single"/>
              </w:rPr>
              <w:t>2-1</w:t>
            </w:r>
            <w:r>
              <w:rPr>
                <w:b/>
                <w:u w:val="single"/>
                <w:lang w:eastAsia="ko-KR"/>
              </w:rPr>
              <w:t xml:space="preserve">: </w:t>
            </w:r>
            <w:r>
              <w:rPr>
                <w:b/>
                <w:u w:val="single"/>
              </w:rPr>
              <w:t>Deployment scenario</w:t>
            </w:r>
          </w:p>
          <w:p w14:paraId="02615AF8" w14:textId="77777777" w:rsidR="003C66EF" w:rsidRDefault="003C66EF" w:rsidP="003C66EF">
            <w:pPr>
              <w:pStyle w:val="aff2"/>
              <w:widowControl/>
              <w:numPr>
                <w:ilvl w:val="0"/>
                <w:numId w:val="21"/>
              </w:numPr>
              <w:autoSpaceDN w:val="0"/>
              <w:spacing w:before="0" w:after="120" w:line="240" w:lineRule="auto"/>
              <w:ind w:firstLineChars="0"/>
              <w:jc w:val="left"/>
              <w:rPr>
                <w:rFonts w:eastAsia="宋体"/>
              </w:rPr>
            </w:pPr>
            <w:r>
              <w:rPr>
                <w:rFonts w:eastAsia="宋体"/>
              </w:rPr>
              <w:t>Agreements:</w:t>
            </w:r>
          </w:p>
          <w:p w14:paraId="6BEB81A1" w14:textId="77777777" w:rsidR="003C66EF" w:rsidRDefault="003C66EF" w:rsidP="003C66EF">
            <w:pPr>
              <w:pStyle w:val="aff2"/>
              <w:widowControl/>
              <w:numPr>
                <w:ilvl w:val="1"/>
                <w:numId w:val="21"/>
              </w:numPr>
              <w:autoSpaceDN w:val="0"/>
              <w:spacing w:before="0" w:after="120" w:line="240" w:lineRule="auto"/>
              <w:ind w:firstLineChars="0"/>
              <w:jc w:val="left"/>
              <w:rPr>
                <w:bCs/>
                <w:lang w:eastAsia="ko-KR"/>
              </w:rPr>
            </w:pPr>
            <w:r>
              <w:rPr>
                <w:rFonts w:eastAsiaTheme="minorEastAsia"/>
                <w:bCs/>
              </w:rPr>
              <w:t>RAN4 needs to further discuss deployment scenarios for coexistence analysis</w:t>
            </w:r>
          </w:p>
          <w:p w14:paraId="44D8FDC5" w14:textId="77777777" w:rsidR="003C66EF" w:rsidRDefault="003C66EF" w:rsidP="003C66EF">
            <w:pPr>
              <w:pStyle w:val="aff2"/>
              <w:widowControl/>
              <w:numPr>
                <w:ilvl w:val="2"/>
                <w:numId w:val="21"/>
              </w:numPr>
              <w:autoSpaceDN w:val="0"/>
              <w:spacing w:before="0" w:after="120" w:line="240" w:lineRule="auto"/>
              <w:ind w:firstLineChars="0"/>
              <w:jc w:val="left"/>
              <w:rPr>
                <w:bCs/>
                <w:lang w:eastAsia="ko-KR"/>
              </w:rPr>
            </w:pPr>
            <w:r>
              <w:rPr>
                <w:rFonts w:eastAsiaTheme="minorEastAsia"/>
                <w:bCs/>
              </w:rPr>
              <w:t xml:space="preserve">Option 1: UMa </w:t>
            </w:r>
          </w:p>
          <w:p w14:paraId="538C37EC" w14:textId="77777777" w:rsidR="003C66EF" w:rsidRDefault="003C66EF" w:rsidP="003C66EF">
            <w:pPr>
              <w:pStyle w:val="aff2"/>
              <w:widowControl/>
              <w:numPr>
                <w:ilvl w:val="2"/>
                <w:numId w:val="21"/>
              </w:numPr>
              <w:autoSpaceDN w:val="0"/>
              <w:spacing w:before="0" w:after="120" w:line="240" w:lineRule="auto"/>
              <w:ind w:firstLineChars="0"/>
              <w:jc w:val="left"/>
              <w:rPr>
                <w:bCs/>
                <w:lang w:eastAsia="ko-KR"/>
              </w:rPr>
            </w:pPr>
            <w:r>
              <w:rPr>
                <w:rFonts w:eastAsiaTheme="minorEastAsia"/>
                <w:bCs/>
              </w:rPr>
              <w:t>Option 2: RMa</w:t>
            </w:r>
          </w:p>
          <w:p w14:paraId="454A2BE8" w14:textId="77777777" w:rsidR="003C66EF" w:rsidRDefault="003C66EF" w:rsidP="003C66EF">
            <w:pPr>
              <w:pStyle w:val="aff2"/>
              <w:widowControl/>
              <w:numPr>
                <w:ilvl w:val="2"/>
                <w:numId w:val="21"/>
              </w:numPr>
              <w:autoSpaceDN w:val="0"/>
              <w:spacing w:before="0" w:after="120" w:line="240" w:lineRule="auto"/>
              <w:ind w:firstLineChars="0"/>
              <w:jc w:val="left"/>
              <w:rPr>
                <w:bCs/>
                <w:lang w:eastAsia="ko-KR"/>
              </w:rPr>
            </w:pPr>
            <w:r>
              <w:rPr>
                <w:rFonts w:eastAsiaTheme="minorEastAsia"/>
                <w:bCs/>
              </w:rPr>
              <w:t>Option 3: UMa and RMa</w:t>
            </w:r>
          </w:p>
          <w:p w14:paraId="2EC1F412" w14:textId="65A76BA1" w:rsidR="001D74B8" w:rsidRPr="001D74B8" w:rsidRDefault="001D74B8" w:rsidP="001D74B8">
            <w:pPr>
              <w:rPr>
                <w:rFonts w:eastAsiaTheme="minorEastAsia"/>
                <w:b/>
                <w:u w:val="single"/>
                <w:lang w:val="en-US" w:eastAsia="zh-CN"/>
              </w:rPr>
            </w:pPr>
            <w:r>
              <w:rPr>
                <w:b/>
                <w:u w:val="single"/>
                <w:lang w:eastAsia="ko-KR"/>
              </w:rPr>
              <w:t xml:space="preserve">Issue </w:t>
            </w:r>
            <w:r>
              <w:rPr>
                <w:b/>
                <w:u w:val="single"/>
              </w:rPr>
              <w:t>2</w:t>
            </w:r>
            <w:r>
              <w:rPr>
                <w:b/>
                <w:u w:val="single"/>
                <w:lang w:eastAsia="ko-KR"/>
              </w:rPr>
              <w:t>-</w:t>
            </w:r>
            <w:r>
              <w:rPr>
                <w:b/>
                <w:u w:val="single"/>
              </w:rPr>
              <w:t>2-2</w:t>
            </w:r>
            <w:r>
              <w:rPr>
                <w:b/>
                <w:u w:val="single"/>
                <w:lang w:eastAsia="ko-KR"/>
              </w:rPr>
              <w:t xml:space="preserve">: </w:t>
            </w:r>
            <w:r>
              <w:rPr>
                <w:b/>
                <w:u w:val="single"/>
              </w:rPr>
              <w:t>Network layout</w:t>
            </w:r>
          </w:p>
          <w:p w14:paraId="61BD19AC" w14:textId="77777777" w:rsidR="001D74B8" w:rsidRDefault="001D74B8" w:rsidP="001D74B8">
            <w:pPr>
              <w:pStyle w:val="aff2"/>
              <w:widowControl/>
              <w:numPr>
                <w:ilvl w:val="0"/>
                <w:numId w:val="25"/>
              </w:numPr>
              <w:autoSpaceDN w:val="0"/>
              <w:spacing w:before="0" w:after="120" w:line="240" w:lineRule="auto"/>
              <w:ind w:firstLineChars="0"/>
              <w:jc w:val="left"/>
              <w:rPr>
                <w:rFonts w:eastAsia="宋体"/>
              </w:rPr>
            </w:pPr>
            <w:r>
              <w:rPr>
                <w:rFonts w:eastAsia="宋体"/>
              </w:rPr>
              <w:t>Agreements:</w:t>
            </w:r>
          </w:p>
          <w:p w14:paraId="2E8ED219" w14:textId="77777777" w:rsidR="001D74B8" w:rsidRDefault="001D74B8" w:rsidP="001D74B8">
            <w:pPr>
              <w:pStyle w:val="aff2"/>
              <w:widowControl/>
              <w:numPr>
                <w:ilvl w:val="1"/>
                <w:numId w:val="25"/>
              </w:numPr>
              <w:autoSpaceDN w:val="0"/>
              <w:spacing w:before="0" w:after="120" w:line="240" w:lineRule="auto"/>
              <w:ind w:firstLineChars="0"/>
              <w:jc w:val="left"/>
              <w:rPr>
                <w:bCs/>
                <w:lang w:eastAsia="ko-KR"/>
              </w:rPr>
            </w:pPr>
            <w:r>
              <w:rPr>
                <w:rFonts w:eastAsiaTheme="minorEastAsia"/>
                <w:bCs/>
              </w:rPr>
              <w:t>RAN4 needs to further discuss network layout used for coexistence analysis</w:t>
            </w:r>
          </w:p>
          <w:p w14:paraId="381ED12A" w14:textId="77777777" w:rsidR="001D74B8" w:rsidRDefault="001D74B8" w:rsidP="001D74B8">
            <w:pPr>
              <w:pStyle w:val="aff2"/>
              <w:widowControl/>
              <w:numPr>
                <w:ilvl w:val="2"/>
                <w:numId w:val="25"/>
              </w:numPr>
              <w:autoSpaceDN w:val="0"/>
              <w:spacing w:before="0" w:after="120" w:line="240" w:lineRule="auto"/>
              <w:ind w:firstLineChars="0"/>
              <w:jc w:val="left"/>
              <w:rPr>
                <w:bCs/>
                <w:lang w:eastAsia="ko-KR"/>
              </w:rPr>
            </w:pPr>
            <w:r>
              <w:rPr>
                <w:rFonts w:eastAsiaTheme="minorEastAsia"/>
                <w:bCs/>
              </w:rPr>
              <w:t xml:space="preserve">Option 1: co-located </w:t>
            </w:r>
          </w:p>
          <w:p w14:paraId="114B080F" w14:textId="48AB8533" w:rsidR="001D74B8" w:rsidRDefault="001D74B8" w:rsidP="001D74B8">
            <w:pPr>
              <w:pStyle w:val="aff2"/>
              <w:widowControl/>
              <w:numPr>
                <w:ilvl w:val="2"/>
                <w:numId w:val="25"/>
              </w:numPr>
              <w:autoSpaceDN w:val="0"/>
              <w:spacing w:before="0" w:after="120" w:line="240" w:lineRule="auto"/>
              <w:ind w:firstLineChars="0"/>
              <w:jc w:val="left"/>
              <w:rPr>
                <w:bCs/>
                <w:lang w:eastAsia="ko-KR"/>
              </w:rPr>
            </w:pPr>
            <w:r>
              <w:rPr>
                <w:rFonts w:eastAsiaTheme="minorEastAsia"/>
                <w:bCs/>
              </w:rPr>
              <w:t>Option 2: co-located and non-collocated</w:t>
            </w:r>
            <w:r>
              <w:rPr>
                <w:rFonts w:eastAsiaTheme="minorEastAsia"/>
                <w:noProof/>
              </w:rPr>
              <w:drawing>
                <wp:inline distT="0" distB="0" distL="0" distR="0" wp14:anchorId="6D235656" wp14:editId="3033A772">
                  <wp:extent cx="3924300" cy="2620010"/>
                  <wp:effectExtent l="0" t="0" r="0" b="8890"/>
                  <wp:docPr id="8" name="图片 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creenshot of a gam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4300" cy="2620010"/>
                          </a:xfrm>
                          <a:prstGeom prst="rect">
                            <a:avLst/>
                          </a:prstGeom>
                          <a:noFill/>
                          <a:ln>
                            <a:noFill/>
                          </a:ln>
                        </pic:spPr>
                      </pic:pic>
                    </a:graphicData>
                  </a:graphic>
                </wp:inline>
              </w:drawing>
            </w:r>
          </w:p>
          <w:p w14:paraId="0680EC16" w14:textId="77777777" w:rsidR="001D74B8" w:rsidRDefault="001D74B8" w:rsidP="001D74B8">
            <w:pPr>
              <w:pStyle w:val="aff2"/>
              <w:spacing w:after="120"/>
              <w:ind w:left="2272" w:firstLineChars="0" w:firstLine="0"/>
              <w:rPr>
                <w:bCs/>
                <w:lang w:eastAsia="ko-KR"/>
              </w:rPr>
            </w:pPr>
            <w:r>
              <w:rPr>
                <w:rFonts w:eastAsiaTheme="minorEastAsia"/>
                <w:bCs/>
              </w:rPr>
              <w:t>Figure 2.1.1-1: Illustration of co-located network layout</w:t>
            </w:r>
          </w:p>
          <w:p w14:paraId="1AEDCA28" w14:textId="4FF2AB73" w:rsidR="001D74B8" w:rsidRDefault="001D74B8" w:rsidP="001D74B8">
            <w:pPr>
              <w:pStyle w:val="aff2"/>
              <w:spacing w:after="120"/>
              <w:ind w:left="1800" w:firstLineChars="0" w:firstLine="0"/>
              <w:rPr>
                <w:rFonts w:eastAsiaTheme="minorEastAsia"/>
                <w:bCs/>
              </w:rPr>
            </w:pPr>
            <w:r>
              <w:rPr>
                <w:noProof/>
              </w:rPr>
              <w:lastRenderedPageBreak/>
              <w:drawing>
                <wp:inline distT="0" distB="0" distL="0" distR="0" wp14:anchorId="7FB42557" wp14:editId="4F92DB44">
                  <wp:extent cx="3724910" cy="2485390"/>
                  <wp:effectExtent l="0" t="0" r="0" b="0"/>
                  <wp:docPr id="7" name="图片 7"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gam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4910" cy="2485390"/>
                          </a:xfrm>
                          <a:prstGeom prst="rect">
                            <a:avLst/>
                          </a:prstGeom>
                          <a:noFill/>
                          <a:ln>
                            <a:noFill/>
                          </a:ln>
                        </pic:spPr>
                      </pic:pic>
                    </a:graphicData>
                  </a:graphic>
                </wp:inline>
              </w:drawing>
            </w:r>
          </w:p>
          <w:p w14:paraId="2F7122EB" w14:textId="77777777" w:rsidR="001D74B8" w:rsidRDefault="001D74B8" w:rsidP="001D74B8">
            <w:pPr>
              <w:pStyle w:val="aff2"/>
              <w:spacing w:after="120"/>
              <w:ind w:left="2272" w:firstLineChars="0" w:firstLine="0"/>
              <w:rPr>
                <w:bCs/>
                <w:lang w:eastAsia="ko-KR"/>
              </w:rPr>
            </w:pPr>
            <w:r>
              <w:rPr>
                <w:rFonts w:eastAsiaTheme="minorEastAsia"/>
                <w:bCs/>
              </w:rPr>
              <w:t>Figure 2.1.1-2: Illustration of non-collocated network layout</w:t>
            </w:r>
          </w:p>
          <w:p w14:paraId="225568AA" w14:textId="77777777" w:rsidR="001D74B8" w:rsidRDefault="001D74B8" w:rsidP="001D74B8">
            <w:pPr>
              <w:pStyle w:val="aff2"/>
              <w:widowControl/>
              <w:numPr>
                <w:ilvl w:val="2"/>
                <w:numId w:val="25"/>
              </w:numPr>
              <w:autoSpaceDN w:val="0"/>
              <w:spacing w:before="0" w:after="120" w:line="240" w:lineRule="auto"/>
              <w:ind w:firstLineChars="0"/>
              <w:jc w:val="left"/>
              <w:rPr>
                <w:rFonts w:eastAsiaTheme="minorEastAsia"/>
                <w:bCs/>
              </w:rPr>
            </w:pPr>
            <w:r>
              <w:rPr>
                <w:rFonts w:eastAsiaTheme="minorEastAsia"/>
                <w:bCs/>
              </w:rPr>
              <w:t>Other network layouts such as only covering UAV routes are not precluded.</w:t>
            </w:r>
          </w:p>
          <w:p w14:paraId="419D0CB0" w14:textId="77777777" w:rsidR="001D74B8" w:rsidRDefault="001D74B8" w:rsidP="001D74B8">
            <w:pPr>
              <w:pStyle w:val="aff2"/>
              <w:widowControl/>
              <w:numPr>
                <w:ilvl w:val="1"/>
                <w:numId w:val="25"/>
              </w:numPr>
              <w:autoSpaceDN w:val="0"/>
              <w:spacing w:before="0" w:after="120" w:line="240" w:lineRule="auto"/>
              <w:ind w:firstLineChars="0"/>
              <w:jc w:val="left"/>
              <w:rPr>
                <w:bCs/>
                <w:lang w:eastAsia="ko-KR"/>
              </w:rPr>
            </w:pPr>
            <w:bookmarkStart w:id="3" w:name="OLE_LINK1"/>
            <w:bookmarkStart w:id="4" w:name="OLE_LINK2"/>
            <w:r>
              <w:rPr>
                <w:bCs/>
              </w:rPr>
              <w:t>ISD</w:t>
            </w:r>
            <w:r>
              <w:rPr>
                <w:bCs/>
                <w:vertAlign w:val="subscript"/>
              </w:rPr>
              <w:t>UAV</w:t>
            </w:r>
            <w:r>
              <w:rPr>
                <w:bCs/>
              </w:rPr>
              <w:t xml:space="preserve"> =</w:t>
            </w:r>
            <w:r>
              <w:rPr>
                <w:rFonts w:eastAsiaTheme="minorEastAsia"/>
                <w:bCs/>
              </w:rPr>
              <w:t>X</w:t>
            </w:r>
            <w:r>
              <w:rPr>
                <w:bCs/>
              </w:rPr>
              <w:t>*ISD</w:t>
            </w:r>
            <w:r>
              <w:rPr>
                <w:bCs/>
                <w:vertAlign w:val="subscript"/>
              </w:rPr>
              <w:t>NR</w:t>
            </w:r>
            <w:bookmarkEnd w:id="3"/>
            <w:bookmarkEnd w:id="4"/>
            <w:r>
              <w:rPr>
                <w:rFonts w:eastAsiaTheme="minorEastAsia"/>
                <w:bCs/>
                <w:vertAlign w:val="subscript"/>
              </w:rPr>
              <w:t xml:space="preserve">, </w:t>
            </w:r>
            <w:r>
              <w:rPr>
                <w:rFonts w:eastAsiaTheme="minorEastAsia"/>
                <w:bCs/>
              </w:rPr>
              <w:t>FFS on X</w:t>
            </w:r>
          </w:p>
          <w:p w14:paraId="488B26DC" w14:textId="40FC87FD" w:rsidR="003C66EF" w:rsidRPr="001D74B8" w:rsidRDefault="001D74B8" w:rsidP="001D74B8">
            <w:pPr>
              <w:pStyle w:val="aff2"/>
              <w:numPr>
                <w:ilvl w:val="2"/>
                <w:numId w:val="25"/>
              </w:numPr>
              <w:overflowPunct w:val="0"/>
              <w:autoSpaceDE w:val="0"/>
              <w:autoSpaceDN w:val="0"/>
              <w:adjustRightInd w:val="0"/>
              <w:spacing w:after="120"/>
              <w:ind w:firstLineChars="0"/>
              <w:rPr>
                <w:color w:val="000000" w:themeColor="text1"/>
              </w:rPr>
            </w:pPr>
            <w:r w:rsidRPr="001D74B8">
              <w:rPr>
                <w:rFonts w:eastAsiaTheme="minorEastAsia"/>
                <w:bCs/>
              </w:rPr>
              <w:t>ISD for UAV: 2-4km for UAV ISD</w:t>
            </w:r>
          </w:p>
        </w:tc>
      </w:tr>
    </w:tbl>
    <w:p w14:paraId="58646BEA" w14:textId="43060AD9" w:rsidR="003C66EF" w:rsidRDefault="003C66EF" w:rsidP="00C67E33">
      <w:pPr>
        <w:overflowPunct w:val="0"/>
        <w:autoSpaceDE w:val="0"/>
        <w:autoSpaceDN w:val="0"/>
        <w:adjustRightInd w:val="0"/>
        <w:spacing w:before="80" w:after="80"/>
        <w:rPr>
          <w:iCs/>
        </w:rPr>
      </w:pPr>
    </w:p>
    <w:p w14:paraId="59DB0B9C" w14:textId="58047ED7" w:rsidR="00DC2053" w:rsidRDefault="00DC2053" w:rsidP="00C67E33">
      <w:pPr>
        <w:overflowPunct w:val="0"/>
        <w:autoSpaceDE w:val="0"/>
        <w:autoSpaceDN w:val="0"/>
        <w:adjustRightInd w:val="0"/>
        <w:spacing w:before="80" w:after="80"/>
        <w:rPr>
          <w:iCs/>
          <w:lang w:eastAsia="zh-CN"/>
        </w:rPr>
      </w:pPr>
      <w:r>
        <w:rPr>
          <w:rFonts w:hint="eastAsia"/>
          <w:iCs/>
          <w:lang w:eastAsia="zh-CN"/>
        </w:rPr>
        <w:t>A</w:t>
      </w:r>
      <w:r>
        <w:rPr>
          <w:iCs/>
          <w:lang w:eastAsia="zh-CN"/>
        </w:rPr>
        <w:t xml:space="preserve">s analysis </w:t>
      </w:r>
      <w:r w:rsidR="00905895">
        <w:rPr>
          <w:iCs/>
          <w:lang w:eastAsia="zh-CN"/>
        </w:rPr>
        <w:t xml:space="preserve">and observations </w:t>
      </w:r>
      <w:r>
        <w:rPr>
          <w:iCs/>
          <w:lang w:eastAsia="zh-CN"/>
        </w:rPr>
        <w:t xml:space="preserve">in section 2.1, </w:t>
      </w:r>
      <w:r w:rsidR="00905895">
        <w:rPr>
          <w:iCs/>
          <w:lang w:eastAsia="zh-CN"/>
        </w:rPr>
        <w:t xml:space="preserve">we </w:t>
      </w:r>
      <w:r w:rsidR="00D910E2">
        <w:rPr>
          <w:iCs/>
          <w:lang w:eastAsia="zh-CN"/>
        </w:rPr>
        <w:t>can</w:t>
      </w:r>
      <w:r w:rsidR="00905895">
        <w:rPr>
          <w:iCs/>
          <w:lang w:eastAsia="zh-CN"/>
        </w:rPr>
        <w:t xml:space="preserve"> use two cases for UAV and TN BS layout, one is the UAV BS</w:t>
      </w:r>
      <w:r w:rsidR="005A201E">
        <w:rPr>
          <w:iCs/>
          <w:lang w:eastAsia="zh-CN"/>
        </w:rPr>
        <w:t xml:space="preserve"> ISD</w:t>
      </w:r>
      <w:r w:rsidR="00905895">
        <w:rPr>
          <w:iCs/>
          <w:lang w:eastAsia="zh-CN"/>
        </w:rPr>
        <w:t xml:space="preserve"> is much bigger, the other is they have comparable ISD and coverage.</w:t>
      </w:r>
    </w:p>
    <w:p w14:paraId="3F82D852" w14:textId="1CAFAD78" w:rsidR="005A201E" w:rsidRPr="005A201E" w:rsidRDefault="005A201E" w:rsidP="005A201E">
      <w:pPr>
        <w:overflowPunct w:val="0"/>
        <w:autoSpaceDE w:val="0"/>
        <w:autoSpaceDN w:val="0"/>
        <w:adjustRightInd w:val="0"/>
        <w:spacing w:before="80" w:after="80"/>
        <w:jc w:val="center"/>
        <w:rPr>
          <w:b/>
          <w:iCs/>
          <w:lang w:eastAsia="zh-CN"/>
        </w:rPr>
      </w:pPr>
      <w:r w:rsidRPr="005A201E">
        <w:rPr>
          <w:b/>
          <w:iCs/>
          <w:lang w:eastAsia="zh-CN"/>
        </w:rPr>
        <w:t xml:space="preserve">Table </w:t>
      </w:r>
      <w:r>
        <w:rPr>
          <w:b/>
          <w:iCs/>
          <w:lang w:eastAsia="zh-CN"/>
        </w:rPr>
        <w:t>2</w:t>
      </w:r>
      <w:r w:rsidRPr="005A201E">
        <w:rPr>
          <w:b/>
          <w:iCs/>
          <w:lang w:eastAsia="zh-CN"/>
        </w:rPr>
        <w:t>: Deployment layout of UAV and TN</w:t>
      </w:r>
      <w:r>
        <w:rPr>
          <w:b/>
          <w:iCs/>
          <w:lang w:eastAsia="zh-CN"/>
        </w:rPr>
        <w:t xml:space="preserve"> (extreme case)</w:t>
      </w:r>
    </w:p>
    <w:tbl>
      <w:tblPr>
        <w:tblStyle w:val="aff0"/>
        <w:tblW w:w="0" w:type="auto"/>
        <w:jc w:val="center"/>
        <w:tblLook w:val="04A0" w:firstRow="1" w:lastRow="0" w:firstColumn="1" w:lastColumn="0" w:noHBand="0" w:noVBand="1"/>
      </w:tblPr>
      <w:tblGrid>
        <w:gridCol w:w="2142"/>
        <w:gridCol w:w="1993"/>
        <w:gridCol w:w="1898"/>
        <w:gridCol w:w="1898"/>
      </w:tblGrid>
      <w:tr w:rsidR="00C360C2" w14:paraId="6EB29C52" w14:textId="2DE19570" w:rsidTr="00C360C2">
        <w:trPr>
          <w:trHeight w:val="302"/>
          <w:jc w:val="center"/>
        </w:trPr>
        <w:tc>
          <w:tcPr>
            <w:tcW w:w="2142" w:type="dxa"/>
          </w:tcPr>
          <w:p w14:paraId="67B98827" w14:textId="7F557246" w:rsidR="00C360C2" w:rsidRDefault="00C360C2" w:rsidP="00C360C2">
            <w:pPr>
              <w:overflowPunct w:val="0"/>
              <w:autoSpaceDE w:val="0"/>
              <w:autoSpaceDN w:val="0"/>
              <w:adjustRightInd w:val="0"/>
              <w:spacing w:before="80" w:after="80"/>
              <w:jc w:val="center"/>
              <w:rPr>
                <w:iCs/>
                <w:lang w:eastAsia="zh-CN"/>
              </w:rPr>
            </w:pPr>
            <w:r>
              <w:rPr>
                <w:iCs/>
                <w:lang w:eastAsia="zh-CN"/>
              </w:rPr>
              <w:t>Deployment layout</w:t>
            </w:r>
          </w:p>
        </w:tc>
        <w:tc>
          <w:tcPr>
            <w:tcW w:w="1993" w:type="dxa"/>
          </w:tcPr>
          <w:p w14:paraId="53A91E34" w14:textId="45C755DF" w:rsidR="00C360C2" w:rsidRDefault="00C360C2" w:rsidP="00C360C2">
            <w:pPr>
              <w:overflowPunct w:val="0"/>
              <w:autoSpaceDE w:val="0"/>
              <w:autoSpaceDN w:val="0"/>
              <w:adjustRightInd w:val="0"/>
              <w:spacing w:before="80" w:after="80"/>
              <w:jc w:val="center"/>
              <w:rPr>
                <w:iCs/>
                <w:lang w:eastAsia="zh-CN"/>
              </w:rPr>
            </w:pPr>
            <w:r w:rsidRPr="005A201E">
              <w:rPr>
                <w:iCs/>
                <w:lang w:eastAsia="zh-CN"/>
              </w:rPr>
              <w:t>ISD for UAV</w:t>
            </w:r>
          </w:p>
        </w:tc>
        <w:tc>
          <w:tcPr>
            <w:tcW w:w="1898" w:type="dxa"/>
          </w:tcPr>
          <w:p w14:paraId="19F88929" w14:textId="415F9676" w:rsidR="00C360C2" w:rsidRPr="00C360C2" w:rsidRDefault="00C360C2" w:rsidP="00C360C2">
            <w:pPr>
              <w:overflowPunct w:val="0"/>
              <w:autoSpaceDE w:val="0"/>
              <w:autoSpaceDN w:val="0"/>
              <w:adjustRightInd w:val="0"/>
              <w:spacing w:before="80" w:after="80"/>
              <w:jc w:val="center"/>
              <w:rPr>
                <w:iCs/>
                <w:lang w:eastAsia="zh-CN"/>
              </w:rPr>
            </w:pPr>
            <w:r w:rsidRPr="00C360C2">
              <w:rPr>
                <w:rFonts w:eastAsia="等线"/>
              </w:rPr>
              <w:t>ISD for TN</w:t>
            </w:r>
          </w:p>
        </w:tc>
        <w:tc>
          <w:tcPr>
            <w:tcW w:w="1898" w:type="dxa"/>
          </w:tcPr>
          <w:p w14:paraId="422EB870" w14:textId="7F1D548D" w:rsidR="00C360C2" w:rsidRPr="00C360C2" w:rsidRDefault="00C360C2" w:rsidP="00C360C2">
            <w:pPr>
              <w:overflowPunct w:val="0"/>
              <w:autoSpaceDE w:val="0"/>
              <w:autoSpaceDN w:val="0"/>
              <w:adjustRightInd w:val="0"/>
              <w:spacing w:before="80" w:after="80"/>
              <w:jc w:val="center"/>
              <w:rPr>
                <w:iCs/>
                <w:lang w:eastAsia="zh-CN"/>
              </w:rPr>
            </w:pPr>
            <w:r w:rsidRPr="00C360C2">
              <w:rPr>
                <w:bCs/>
              </w:rPr>
              <w:t>ISD</w:t>
            </w:r>
            <w:r w:rsidRPr="00C360C2">
              <w:rPr>
                <w:bCs/>
                <w:vertAlign w:val="subscript"/>
              </w:rPr>
              <w:t>UAV</w:t>
            </w:r>
            <w:r w:rsidRPr="00C360C2">
              <w:rPr>
                <w:bCs/>
              </w:rPr>
              <w:t xml:space="preserve"> =</w:t>
            </w:r>
            <w:r w:rsidRPr="00C360C2">
              <w:rPr>
                <w:rFonts w:eastAsiaTheme="minorEastAsia"/>
                <w:bCs/>
              </w:rPr>
              <w:t>X</w:t>
            </w:r>
            <w:r w:rsidRPr="00C360C2">
              <w:rPr>
                <w:bCs/>
              </w:rPr>
              <w:t>*ISD</w:t>
            </w:r>
            <w:r w:rsidRPr="00C360C2">
              <w:rPr>
                <w:bCs/>
                <w:vertAlign w:val="subscript"/>
              </w:rPr>
              <w:t>NR</w:t>
            </w:r>
          </w:p>
        </w:tc>
      </w:tr>
      <w:tr w:rsidR="00C360C2" w14:paraId="440C3B17" w14:textId="156676DC" w:rsidTr="00C360C2">
        <w:trPr>
          <w:trHeight w:val="306"/>
          <w:jc w:val="center"/>
        </w:trPr>
        <w:tc>
          <w:tcPr>
            <w:tcW w:w="2142" w:type="dxa"/>
          </w:tcPr>
          <w:p w14:paraId="5523D8FE" w14:textId="52DA4F31" w:rsidR="00C360C2" w:rsidRDefault="00C360C2" w:rsidP="00C360C2">
            <w:pPr>
              <w:overflowPunct w:val="0"/>
              <w:autoSpaceDE w:val="0"/>
              <w:autoSpaceDN w:val="0"/>
              <w:adjustRightInd w:val="0"/>
              <w:spacing w:before="80" w:after="80"/>
              <w:jc w:val="center"/>
              <w:rPr>
                <w:iCs/>
                <w:lang w:eastAsia="zh-CN"/>
              </w:rPr>
            </w:pPr>
            <w:r>
              <w:rPr>
                <w:iCs/>
                <w:lang w:eastAsia="zh-CN"/>
              </w:rPr>
              <w:t>1</w:t>
            </w:r>
          </w:p>
        </w:tc>
        <w:tc>
          <w:tcPr>
            <w:tcW w:w="1993" w:type="dxa"/>
          </w:tcPr>
          <w:p w14:paraId="5B4874FE" w14:textId="2B2E528F" w:rsidR="00C360C2" w:rsidRPr="00C360C2" w:rsidRDefault="00C360C2"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4</w:t>
            </w:r>
            <w:r>
              <w:rPr>
                <w:rFonts w:eastAsiaTheme="minorEastAsia"/>
                <w:iCs/>
                <w:lang w:eastAsia="zh-CN"/>
              </w:rPr>
              <w:t>km</w:t>
            </w:r>
          </w:p>
        </w:tc>
        <w:tc>
          <w:tcPr>
            <w:tcW w:w="1898" w:type="dxa"/>
          </w:tcPr>
          <w:p w14:paraId="05BD239F" w14:textId="17F8ACE3" w:rsidR="00C360C2" w:rsidRPr="00763C9E" w:rsidRDefault="00763C9E"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5</w:t>
            </w:r>
            <w:r>
              <w:rPr>
                <w:rFonts w:eastAsiaTheme="minorEastAsia"/>
                <w:iCs/>
                <w:lang w:eastAsia="zh-CN"/>
              </w:rPr>
              <w:t>00m</w:t>
            </w:r>
            <w:r w:rsidR="005A201E">
              <w:rPr>
                <w:rFonts w:eastAsiaTheme="minorEastAsia"/>
                <w:iCs/>
                <w:lang w:eastAsia="zh-CN"/>
              </w:rPr>
              <w:t xml:space="preserve"> (UMa)</w:t>
            </w:r>
          </w:p>
        </w:tc>
        <w:tc>
          <w:tcPr>
            <w:tcW w:w="1898" w:type="dxa"/>
          </w:tcPr>
          <w:p w14:paraId="16EA850E" w14:textId="4D52013C" w:rsidR="00C360C2" w:rsidRPr="00763C9E" w:rsidRDefault="00763C9E"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X</w:t>
            </w:r>
            <w:r>
              <w:rPr>
                <w:rFonts w:eastAsiaTheme="minorEastAsia"/>
                <w:iCs/>
                <w:lang w:eastAsia="zh-CN"/>
              </w:rPr>
              <w:t>=8</w:t>
            </w:r>
          </w:p>
        </w:tc>
      </w:tr>
      <w:tr w:rsidR="00C360C2" w14:paraId="112B70A4" w14:textId="77777777" w:rsidTr="00C360C2">
        <w:trPr>
          <w:trHeight w:val="302"/>
          <w:jc w:val="center"/>
        </w:trPr>
        <w:tc>
          <w:tcPr>
            <w:tcW w:w="2142" w:type="dxa"/>
          </w:tcPr>
          <w:p w14:paraId="1AAD3D25" w14:textId="4A8CEC7D" w:rsidR="00C360C2" w:rsidRPr="00C360C2" w:rsidRDefault="00C360C2"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2</w:t>
            </w:r>
          </w:p>
        </w:tc>
        <w:tc>
          <w:tcPr>
            <w:tcW w:w="1993" w:type="dxa"/>
          </w:tcPr>
          <w:p w14:paraId="030F7F00" w14:textId="5B781D30" w:rsidR="00C360C2" w:rsidRPr="00C360C2" w:rsidRDefault="00C360C2"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2</w:t>
            </w:r>
            <w:r>
              <w:rPr>
                <w:rFonts w:eastAsiaTheme="minorEastAsia"/>
                <w:iCs/>
                <w:lang w:eastAsia="zh-CN"/>
              </w:rPr>
              <w:t>km</w:t>
            </w:r>
          </w:p>
        </w:tc>
        <w:tc>
          <w:tcPr>
            <w:tcW w:w="1898" w:type="dxa"/>
          </w:tcPr>
          <w:p w14:paraId="0487CC37" w14:textId="40850697" w:rsidR="00C360C2" w:rsidRPr="00C360C2" w:rsidRDefault="00C360C2"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1</w:t>
            </w:r>
            <w:r>
              <w:rPr>
                <w:rFonts w:eastAsiaTheme="minorEastAsia"/>
                <w:iCs/>
                <w:lang w:eastAsia="zh-CN"/>
              </w:rPr>
              <w:t>732m (RMa)</w:t>
            </w:r>
          </w:p>
        </w:tc>
        <w:tc>
          <w:tcPr>
            <w:tcW w:w="1898" w:type="dxa"/>
          </w:tcPr>
          <w:p w14:paraId="68B209B6" w14:textId="5FFE86C4" w:rsidR="00C360C2" w:rsidRPr="00763C9E" w:rsidRDefault="00763C9E" w:rsidP="00C360C2">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X</w:t>
            </w:r>
            <w:r>
              <w:rPr>
                <w:rFonts w:eastAsiaTheme="minorEastAsia"/>
                <w:iCs/>
                <w:lang w:eastAsia="zh-CN"/>
              </w:rPr>
              <w:t>=1.15</w:t>
            </w:r>
          </w:p>
        </w:tc>
      </w:tr>
    </w:tbl>
    <w:p w14:paraId="32B33D26" w14:textId="0D5F85CA" w:rsidR="00905895" w:rsidRDefault="00905895" w:rsidP="00C67E33">
      <w:pPr>
        <w:overflowPunct w:val="0"/>
        <w:autoSpaceDE w:val="0"/>
        <w:autoSpaceDN w:val="0"/>
        <w:adjustRightInd w:val="0"/>
        <w:spacing w:before="80" w:after="80"/>
        <w:rPr>
          <w:iCs/>
          <w:lang w:eastAsia="zh-CN"/>
        </w:rPr>
      </w:pPr>
    </w:p>
    <w:p w14:paraId="676DAB82" w14:textId="55818AAD" w:rsidR="005A201E" w:rsidRDefault="005A201E" w:rsidP="00C67E33">
      <w:pPr>
        <w:overflowPunct w:val="0"/>
        <w:autoSpaceDE w:val="0"/>
        <w:autoSpaceDN w:val="0"/>
        <w:adjustRightInd w:val="0"/>
        <w:spacing w:before="80" w:after="80"/>
        <w:rPr>
          <w:iCs/>
          <w:lang w:eastAsia="zh-CN"/>
        </w:rPr>
      </w:pPr>
      <w:r>
        <w:rPr>
          <w:rFonts w:hint="eastAsia"/>
          <w:iCs/>
          <w:lang w:eastAsia="zh-CN"/>
        </w:rPr>
        <w:t>H</w:t>
      </w:r>
      <w:r>
        <w:rPr>
          <w:iCs/>
          <w:lang w:eastAsia="zh-CN"/>
        </w:rPr>
        <w:t>owever, in the real deployment, UAV may have similar network planning as TN, the urban of TN may also be the urban of UAV, the rural of TN may also be the rural of UAV. Then the deployment layout may become:</w:t>
      </w:r>
    </w:p>
    <w:p w14:paraId="557A49CF" w14:textId="2DC95393" w:rsidR="005A201E" w:rsidRPr="005A201E" w:rsidRDefault="005A201E" w:rsidP="005A201E">
      <w:pPr>
        <w:overflowPunct w:val="0"/>
        <w:autoSpaceDE w:val="0"/>
        <w:autoSpaceDN w:val="0"/>
        <w:adjustRightInd w:val="0"/>
        <w:spacing w:before="80" w:after="80"/>
        <w:jc w:val="center"/>
        <w:rPr>
          <w:b/>
          <w:iCs/>
          <w:lang w:eastAsia="zh-CN"/>
        </w:rPr>
      </w:pPr>
      <w:r w:rsidRPr="005A201E">
        <w:rPr>
          <w:b/>
          <w:iCs/>
          <w:lang w:eastAsia="zh-CN"/>
        </w:rPr>
        <w:t xml:space="preserve">Table </w:t>
      </w:r>
      <w:r>
        <w:rPr>
          <w:b/>
          <w:iCs/>
          <w:lang w:eastAsia="zh-CN"/>
        </w:rPr>
        <w:t>3</w:t>
      </w:r>
      <w:r w:rsidRPr="005A201E">
        <w:rPr>
          <w:b/>
          <w:iCs/>
          <w:lang w:eastAsia="zh-CN"/>
        </w:rPr>
        <w:t>: Deployment layout of UAV and TN</w:t>
      </w:r>
      <w:r>
        <w:rPr>
          <w:b/>
          <w:iCs/>
          <w:lang w:eastAsia="zh-CN"/>
        </w:rPr>
        <w:t xml:space="preserve"> (realistic case)</w:t>
      </w:r>
    </w:p>
    <w:tbl>
      <w:tblPr>
        <w:tblStyle w:val="aff0"/>
        <w:tblW w:w="0" w:type="auto"/>
        <w:jc w:val="center"/>
        <w:tblLook w:val="04A0" w:firstRow="1" w:lastRow="0" w:firstColumn="1" w:lastColumn="0" w:noHBand="0" w:noVBand="1"/>
      </w:tblPr>
      <w:tblGrid>
        <w:gridCol w:w="2142"/>
        <w:gridCol w:w="1993"/>
        <w:gridCol w:w="1898"/>
        <w:gridCol w:w="1898"/>
      </w:tblGrid>
      <w:tr w:rsidR="005A201E" w14:paraId="7DFE5066" w14:textId="77777777" w:rsidTr="005C4C5B">
        <w:trPr>
          <w:trHeight w:val="302"/>
          <w:jc w:val="center"/>
        </w:trPr>
        <w:tc>
          <w:tcPr>
            <w:tcW w:w="2142" w:type="dxa"/>
          </w:tcPr>
          <w:p w14:paraId="766FAF80" w14:textId="77777777" w:rsidR="005A201E" w:rsidRDefault="005A201E" w:rsidP="005C4C5B">
            <w:pPr>
              <w:overflowPunct w:val="0"/>
              <w:autoSpaceDE w:val="0"/>
              <w:autoSpaceDN w:val="0"/>
              <w:adjustRightInd w:val="0"/>
              <w:spacing w:before="80" w:after="80"/>
              <w:jc w:val="center"/>
              <w:rPr>
                <w:iCs/>
                <w:lang w:eastAsia="zh-CN"/>
              </w:rPr>
            </w:pPr>
            <w:r>
              <w:rPr>
                <w:iCs/>
                <w:lang w:eastAsia="zh-CN"/>
              </w:rPr>
              <w:t>Deployment layout</w:t>
            </w:r>
          </w:p>
        </w:tc>
        <w:tc>
          <w:tcPr>
            <w:tcW w:w="1993" w:type="dxa"/>
          </w:tcPr>
          <w:p w14:paraId="35ACB6C4" w14:textId="77777777" w:rsidR="005A201E" w:rsidRDefault="005A201E" w:rsidP="005C4C5B">
            <w:pPr>
              <w:overflowPunct w:val="0"/>
              <w:autoSpaceDE w:val="0"/>
              <w:autoSpaceDN w:val="0"/>
              <w:adjustRightInd w:val="0"/>
              <w:spacing w:before="80" w:after="80"/>
              <w:jc w:val="center"/>
              <w:rPr>
                <w:iCs/>
                <w:lang w:eastAsia="zh-CN"/>
              </w:rPr>
            </w:pPr>
            <w:r w:rsidRPr="005A201E">
              <w:rPr>
                <w:iCs/>
                <w:lang w:eastAsia="zh-CN"/>
              </w:rPr>
              <w:t>ISD for UAV</w:t>
            </w:r>
          </w:p>
        </w:tc>
        <w:tc>
          <w:tcPr>
            <w:tcW w:w="1898" w:type="dxa"/>
          </w:tcPr>
          <w:p w14:paraId="3DEC3B05" w14:textId="77777777" w:rsidR="005A201E" w:rsidRPr="00C360C2" w:rsidRDefault="005A201E" w:rsidP="005C4C5B">
            <w:pPr>
              <w:overflowPunct w:val="0"/>
              <w:autoSpaceDE w:val="0"/>
              <w:autoSpaceDN w:val="0"/>
              <w:adjustRightInd w:val="0"/>
              <w:spacing w:before="80" w:after="80"/>
              <w:jc w:val="center"/>
              <w:rPr>
                <w:iCs/>
                <w:lang w:eastAsia="zh-CN"/>
              </w:rPr>
            </w:pPr>
            <w:r w:rsidRPr="00C360C2">
              <w:rPr>
                <w:rFonts w:eastAsia="等线"/>
              </w:rPr>
              <w:t>ISD for TN</w:t>
            </w:r>
          </w:p>
        </w:tc>
        <w:tc>
          <w:tcPr>
            <w:tcW w:w="1898" w:type="dxa"/>
          </w:tcPr>
          <w:p w14:paraId="2AA1030A" w14:textId="77777777" w:rsidR="005A201E" w:rsidRPr="00C360C2" w:rsidRDefault="005A201E" w:rsidP="005C4C5B">
            <w:pPr>
              <w:overflowPunct w:val="0"/>
              <w:autoSpaceDE w:val="0"/>
              <w:autoSpaceDN w:val="0"/>
              <w:adjustRightInd w:val="0"/>
              <w:spacing w:before="80" w:after="80"/>
              <w:jc w:val="center"/>
              <w:rPr>
                <w:iCs/>
                <w:lang w:eastAsia="zh-CN"/>
              </w:rPr>
            </w:pPr>
            <w:r w:rsidRPr="00C360C2">
              <w:rPr>
                <w:bCs/>
              </w:rPr>
              <w:t>ISD</w:t>
            </w:r>
            <w:r w:rsidRPr="00C360C2">
              <w:rPr>
                <w:bCs/>
                <w:vertAlign w:val="subscript"/>
              </w:rPr>
              <w:t>UAV</w:t>
            </w:r>
            <w:r w:rsidRPr="00C360C2">
              <w:rPr>
                <w:bCs/>
              </w:rPr>
              <w:t xml:space="preserve"> =</w:t>
            </w:r>
            <w:r w:rsidRPr="00C360C2">
              <w:rPr>
                <w:rFonts w:eastAsiaTheme="minorEastAsia"/>
                <w:bCs/>
              </w:rPr>
              <w:t>X</w:t>
            </w:r>
            <w:r w:rsidRPr="00C360C2">
              <w:rPr>
                <w:bCs/>
              </w:rPr>
              <w:t>*ISD</w:t>
            </w:r>
            <w:r w:rsidRPr="00C360C2">
              <w:rPr>
                <w:bCs/>
                <w:vertAlign w:val="subscript"/>
              </w:rPr>
              <w:t>NR</w:t>
            </w:r>
          </w:p>
        </w:tc>
      </w:tr>
      <w:tr w:rsidR="005A201E" w14:paraId="0361B58D" w14:textId="77777777" w:rsidTr="005C4C5B">
        <w:trPr>
          <w:trHeight w:val="306"/>
          <w:jc w:val="center"/>
        </w:trPr>
        <w:tc>
          <w:tcPr>
            <w:tcW w:w="2142" w:type="dxa"/>
          </w:tcPr>
          <w:p w14:paraId="205F5AFC" w14:textId="239B7381" w:rsidR="005A201E" w:rsidRDefault="005A201E" w:rsidP="005A201E">
            <w:pPr>
              <w:overflowPunct w:val="0"/>
              <w:autoSpaceDE w:val="0"/>
              <w:autoSpaceDN w:val="0"/>
              <w:adjustRightInd w:val="0"/>
              <w:spacing w:before="80" w:after="80"/>
              <w:jc w:val="center"/>
              <w:rPr>
                <w:iCs/>
                <w:lang w:eastAsia="zh-CN"/>
              </w:rPr>
            </w:pPr>
            <w:r>
              <w:rPr>
                <w:iCs/>
                <w:lang w:eastAsia="zh-CN"/>
              </w:rPr>
              <w:t>1</w:t>
            </w:r>
          </w:p>
        </w:tc>
        <w:tc>
          <w:tcPr>
            <w:tcW w:w="1993" w:type="dxa"/>
          </w:tcPr>
          <w:p w14:paraId="053227D4" w14:textId="1DAADE54" w:rsidR="005A201E" w:rsidRPr="00C360C2" w:rsidRDefault="005A201E" w:rsidP="005C4C5B">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4</w:t>
            </w:r>
            <w:r>
              <w:rPr>
                <w:rFonts w:eastAsiaTheme="minorEastAsia"/>
                <w:iCs/>
                <w:lang w:eastAsia="zh-CN"/>
              </w:rPr>
              <w:t>km</w:t>
            </w:r>
            <w:r>
              <w:rPr>
                <w:iCs/>
                <w:lang w:eastAsia="zh-CN"/>
              </w:rPr>
              <w:t xml:space="preserve"> (Rural)</w:t>
            </w:r>
          </w:p>
        </w:tc>
        <w:tc>
          <w:tcPr>
            <w:tcW w:w="1898" w:type="dxa"/>
          </w:tcPr>
          <w:p w14:paraId="702E9EEB" w14:textId="0DBEE675" w:rsidR="005A201E" w:rsidRPr="00763C9E" w:rsidRDefault="005A201E" w:rsidP="005C4C5B">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1</w:t>
            </w:r>
            <w:r>
              <w:rPr>
                <w:rFonts w:eastAsiaTheme="minorEastAsia"/>
                <w:iCs/>
                <w:lang w:eastAsia="zh-CN"/>
              </w:rPr>
              <w:t>732m (RMa)</w:t>
            </w:r>
          </w:p>
        </w:tc>
        <w:tc>
          <w:tcPr>
            <w:tcW w:w="1898" w:type="dxa"/>
          </w:tcPr>
          <w:p w14:paraId="47939256" w14:textId="77A18045" w:rsidR="005A201E" w:rsidRPr="00763C9E" w:rsidRDefault="005A201E" w:rsidP="005C4C5B">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X</w:t>
            </w:r>
            <w:r>
              <w:rPr>
                <w:rFonts w:eastAsiaTheme="minorEastAsia"/>
                <w:iCs/>
                <w:lang w:eastAsia="zh-CN"/>
              </w:rPr>
              <w:t>=2.3</w:t>
            </w:r>
          </w:p>
        </w:tc>
      </w:tr>
      <w:tr w:rsidR="005A201E" w14:paraId="44E18757" w14:textId="77777777" w:rsidTr="005C4C5B">
        <w:trPr>
          <w:trHeight w:val="302"/>
          <w:jc w:val="center"/>
        </w:trPr>
        <w:tc>
          <w:tcPr>
            <w:tcW w:w="2142" w:type="dxa"/>
          </w:tcPr>
          <w:p w14:paraId="567EA090" w14:textId="3BFCDD31" w:rsidR="005A201E" w:rsidRPr="00C360C2" w:rsidRDefault="005A201E" w:rsidP="005A201E">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2</w:t>
            </w:r>
            <w:r>
              <w:rPr>
                <w:rFonts w:eastAsiaTheme="minorEastAsia"/>
                <w:iCs/>
                <w:lang w:eastAsia="zh-CN"/>
              </w:rPr>
              <w:t xml:space="preserve"> </w:t>
            </w:r>
          </w:p>
        </w:tc>
        <w:tc>
          <w:tcPr>
            <w:tcW w:w="1993" w:type="dxa"/>
          </w:tcPr>
          <w:p w14:paraId="52E292F2" w14:textId="6EBE7B16" w:rsidR="005A201E" w:rsidRPr="00C360C2" w:rsidRDefault="005A201E" w:rsidP="005C4C5B">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2</w:t>
            </w:r>
            <w:r>
              <w:rPr>
                <w:rFonts w:eastAsiaTheme="minorEastAsia"/>
                <w:iCs/>
                <w:lang w:eastAsia="zh-CN"/>
              </w:rPr>
              <w:t>km(Urban)</w:t>
            </w:r>
          </w:p>
        </w:tc>
        <w:tc>
          <w:tcPr>
            <w:tcW w:w="1898" w:type="dxa"/>
          </w:tcPr>
          <w:p w14:paraId="592C3790" w14:textId="2F8B12BD" w:rsidR="005A201E" w:rsidRPr="00C360C2" w:rsidRDefault="005A201E" w:rsidP="005C4C5B">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5</w:t>
            </w:r>
            <w:r>
              <w:rPr>
                <w:rFonts w:eastAsiaTheme="minorEastAsia"/>
                <w:iCs/>
                <w:lang w:eastAsia="zh-CN"/>
              </w:rPr>
              <w:t>00m (UMa)</w:t>
            </w:r>
          </w:p>
        </w:tc>
        <w:tc>
          <w:tcPr>
            <w:tcW w:w="1898" w:type="dxa"/>
          </w:tcPr>
          <w:p w14:paraId="105C6D80" w14:textId="0FC6E67A" w:rsidR="005A201E" w:rsidRPr="00763C9E" w:rsidRDefault="005A201E" w:rsidP="005A201E">
            <w:pPr>
              <w:overflowPunct w:val="0"/>
              <w:autoSpaceDE w:val="0"/>
              <w:autoSpaceDN w:val="0"/>
              <w:adjustRightInd w:val="0"/>
              <w:spacing w:before="80" w:after="80"/>
              <w:jc w:val="center"/>
              <w:rPr>
                <w:rFonts w:eastAsiaTheme="minorEastAsia"/>
                <w:iCs/>
                <w:lang w:eastAsia="zh-CN"/>
              </w:rPr>
            </w:pPr>
            <w:r>
              <w:rPr>
                <w:rFonts w:eastAsiaTheme="minorEastAsia" w:hint="eastAsia"/>
                <w:iCs/>
                <w:lang w:eastAsia="zh-CN"/>
              </w:rPr>
              <w:t>X</w:t>
            </w:r>
            <w:r>
              <w:rPr>
                <w:rFonts w:eastAsiaTheme="minorEastAsia"/>
                <w:iCs/>
                <w:lang w:eastAsia="zh-CN"/>
              </w:rPr>
              <w:t>=4</w:t>
            </w:r>
          </w:p>
        </w:tc>
      </w:tr>
    </w:tbl>
    <w:p w14:paraId="04227DB7" w14:textId="77777777" w:rsidR="005A201E" w:rsidRDefault="005A201E" w:rsidP="00C67E33">
      <w:pPr>
        <w:overflowPunct w:val="0"/>
        <w:autoSpaceDE w:val="0"/>
        <w:autoSpaceDN w:val="0"/>
        <w:adjustRightInd w:val="0"/>
        <w:spacing w:before="80" w:after="80"/>
        <w:rPr>
          <w:iCs/>
          <w:lang w:eastAsia="zh-CN"/>
        </w:rPr>
      </w:pPr>
    </w:p>
    <w:p w14:paraId="316D50AA" w14:textId="0211CF6A" w:rsidR="003C66EF" w:rsidRPr="00014C41" w:rsidRDefault="005A201E" w:rsidP="00C67E33">
      <w:pPr>
        <w:overflowPunct w:val="0"/>
        <w:autoSpaceDE w:val="0"/>
        <w:autoSpaceDN w:val="0"/>
        <w:adjustRightInd w:val="0"/>
        <w:spacing w:before="80" w:after="80"/>
        <w:rPr>
          <w:b/>
          <w:iCs/>
          <w:lang w:eastAsia="zh-CN"/>
        </w:rPr>
      </w:pPr>
      <w:r w:rsidRPr="00014C41">
        <w:rPr>
          <w:b/>
          <w:iCs/>
          <w:lang w:eastAsia="zh-CN"/>
        </w:rPr>
        <w:t>Proposal</w:t>
      </w:r>
      <w:r w:rsidR="00014C41">
        <w:rPr>
          <w:b/>
          <w:iCs/>
          <w:lang w:eastAsia="zh-CN"/>
        </w:rPr>
        <w:t xml:space="preserve"> 1</w:t>
      </w:r>
      <w:r w:rsidRPr="00014C41">
        <w:rPr>
          <w:b/>
          <w:iCs/>
          <w:lang w:eastAsia="zh-CN"/>
        </w:rPr>
        <w:t xml:space="preserve">: </w:t>
      </w:r>
      <w:r w:rsidR="00014C41" w:rsidRPr="00014C41">
        <w:rPr>
          <w:b/>
          <w:iCs/>
          <w:lang w:eastAsia="zh-CN"/>
        </w:rPr>
        <w:t>T</w:t>
      </w:r>
      <w:r w:rsidRPr="00014C41">
        <w:rPr>
          <w:b/>
          <w:iCs/>
          <w:lang w:eastAsia="zh-CN"/>
        </w:rPr>
        <w:t xml:space="preserve">he </w:t>
      </w:r>
      <w:r w:rsidR="00E91DBE">
        <w:rPr>
          <w:b/>
          <w:iCs/>
          <w:lang w:eastAsia="zh-CN"/>
        </w:rPr>
        <w:t>ISD</w:t>
      </w:r>
      <w:r w:rsidRPr="00014C41">
        <w:rPr>
          <w:b/>
          <w:iCs/>
          <w:lang w:eastAsia="zh-CN"/>
        </w:rPr>
        <w:t xml:space="preserve"> of UAV </w:t>
      </w:r>
      <w:r w:rsidR="00E91DBE">
        <w:rPr>
          <w:b/>
          <w:iCs/>
          <w:lang w:eastAsia="zh-CN"/>
        </w:rPr>
        <w:t xml:space="preserve">and TN </w:t>
      </w:r>
      <w:r w:rsidRPr="00014C41">
        <w:rPr>
          <w:b/>
          <w:iCs/>
          <w:lang w:eastAsia="zh-CN"/>
        </w:rPr>
        <w:t>BS</w:t>
      </w:r>
      <w:r w:rsidR="00E91DBE">
        <w:rPr>
          <w:b/>
          <w:iCs/>
          <w:lang w:eastAsia="zh-CN"/>
        </w:rPr>
        <w:t xml:space="preserve"> in the same </w:t>
      </w:r>
      <w:bookmarkStart w:id="5" w:name="OLE_LINK3"/>
      <w:bookmarkStart w:id="6" w:name="OLE_LINK4"/>
      <w:r w:rsidR="00E91DBE">
        <w:rPr>
          <w:b/>
          <w:iCs/>
          <w:lang w:eastAsia="zh-CN"/>
        </w:rPr>
        <w:t>geograph</w:t>
      </w:r>
      <w:bookmarkEnd w:id="5"/>
      <w:bookmarkEnd w:id="6"/>
      <w:r w:rsidR="00E91DBE">
        <w:rPr>
          <w:b/>
          <w:iCs/>
          <w:lang w:eastAsia="zh-CN"/>
        </w:rPr>
        <w:t>ical area</w:t>
      </w:r>
      <w:r w:rsidRPr="00014C41">
        <w:rPr>
          <w:b/>
          <w:iCs/>
          <w:lang w:eastAsia="zh-CN"/>
        </w:rPr>
        <w:t xml:space="preserve"> should be discussed and decided first.</w:t>
      </w:r>
      <w:r w:rsidR="00014C41" w:rsidRPr="00014C41">
        <w:rPr>
          <w:b/>
          <w:iCs/>
          <w:lang w:eastAsia="zh-CN"/>
        </w:rPr>
        <w:t xml:space="preserve"> In the co-existence study, bot</w:t>
      </w:r>
      <w:r w:rsidR="00014C41">
        <w:rPr>
          <w:b/>
          <w:iCs/>
          <w:lang w:eastAsia="zh-CN"/>
        </w:rPr>
        <w:t>h</w:t>
      </w:r>
      <w:r w:rsidR="00014C41" w:rsidRPr="00014C41">
        <w:rPr>
          <w:b/>
          <w:iCs/>
          <w:lang w:eastAsia="zh-CN"/>
        </w:rPr>
        <w:t xml:space="preserve"> maximum and minimum ISD difference of UAV and TN BS should be studied.</w:t>
      </w:r>
    </w:p>
    <w:p w14:paraId="540F2ED3" w14:textId="77777777" w:rsidR="00C67E33" w:rsidRDefault="00C67E33" w:rsidP="00C67E33">
      <w:pPr>
        <w:jc w:val="center"/>
      </w:pPr>
      <w:r>
        <w:rPr>
          <w:noProof/>
          <w:lang w:val="en-US" w:eastAsia="zh-CN"/>
        </w:rPr>
        <w:lastRenderedPageBreak/>
        <mc:AlternateContent>
          <mc:Choice Requires="wpc">
            <w:drawing>
              <wp:inline distT="0" distB="0" distL="0" distR="0" wp14:anchorId="38C0E3F6" wp14:editId="4BC7A83F">
                <wp:extent cx="3380105" cy="2436414"/>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六边形 55"/>
                        <wps:cNvSpPr/>
                        <wps:spPr>
                          <a:xfrm>
                            <a:off x="1063336" y="355309"/>
                            <a:ext cx="503631"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六边形 56"/>
                        <wps:cNvSpPr/>
                        <wps:spPr>
                          <a:xfrm>
                            <a:off x="1457526" y="57958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六边形 57"/>
                        <wps:cNvSpPr/>
                        <wps:spPr>
                          <a:xfrm>
                            <a:off x="1461184" y="15104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六边形 58"/>
                        <wps:cNvSpPr/>
                        <wps:spPr>
                          <a:xfrm>
                            <a:off x="665891" y="98849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六边形 59"/>
                        <wps:cNvSpPr/>
                        <wps:spPr>
                          <a:xfrm>
                            <a:off x="1059526" y="121261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六边形 60"/>
                        <wps:cNvSpPr/>
                        <wps:spPr>
                          <a:xfrm>
                            <a:off x="1063336" y="78406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六边形 61"/>
                        <wps:cNvSpPr/>
                        <wps:spPr>
                          <a:xfrm>
                            <a:off x="1457526" y="99977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六边形 62"/>
                        <wps:cNvSpPr/>
                        <wps:spPr>
                          <a:xfrm>
                            <a:off x="1851162" y="122388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六边形 63"/>
                        <wps:cNvSpPr/>
                        <wps:spPr>
                          <a:xfrm>
                            <a:off x="1854971" y="79534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六边形 64"/>
                        <wps:cNvSpPr/>
                        <wps:spPr>
                          <a:xfrm>
                            <a:off x="1854426" y="36278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六边形 65"/>
                        <wps:cNvSpPr/>
                        <wps:spPr>
                          <a:xfrm>
                            <a:off x="2248062" y="58689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六边形 66"/>
                        <wps:cNvSpPr/>
                        <wps:spPr>
                          <a:xfrm>
                            <a:off x="2251871" y="15835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六边形 67"/>
                        <wps:cNvSpPr/>
                        <wps:spPr>
                          <a:xfrm>
                            <a:off x="2244556" y="101440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六边形 68"/>
                        <wps:cNvSpPr/>
                        <wps:spPr>
                          <a:xfrm>
                            <a:off x="2638192" y="123851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六边形 69"/>
                        <wps:cNvSpPr/>
                        <wps:spPr>
                          <a:xfrm>
                            <a:off x="2642001" y="80996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六边形 70"/>
                        <wps:cNvSpPr/>
                        <wps:spPr>
                          <a:xfrm>
                            <a:off x="1051596" y="163414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六边形 71"/>
                        <wps:cNvSpPr/>
                        <wps:spPr>
                          <a:xfrm>
                            <a:off x="1445231" y="185825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六边形 72"/>
                        <wps:cNvSpPr/>
                        <wps:spPr>
                          <a:xfrm>
                            <a:off x="1449041" y="142971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六边形 73"/>
                        <wps:cNvSpPr/>
                        <wps:spPr>
                          <a:xfrm>
                            <a:off x="1847111" y="164737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六边形 74"/>
                        <wps:cNvSpPr/>
                        <wps:spPr>
                          <a:xfrm>
                            <a:off x="2240747" y="187149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六边形 75"/>
                        <wps:cNvSpPr/>
                        <wps:spPr>
                          <a:xfrm>
                            <a:off x="2244556" y="144294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六边形 76"/>
                        <wps:cNvSpPr/>
                        <wps:spPr>
                          <a:xfrm>
                            <a:off x="2638344" y="165103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等腰三角形 79"/>
                        <wps:cNvSpPr/>
                        <wps:spPr>
                          <a:xfrm>
                            <a:off x="1533124" y="509328"/>
                            <a:ext cx="45712" cy="88543"/>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等腰三角形 80"/>
                        <wps:cNvSpPr/>
                        <wps:spPr>
                          <a:xfrm>
                            <a:off x="1124286" y="1150265"/>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等腰三角形 81"/>
                        <wps:cNvSpPr/>
                        <wps:spPr>
                          <a:xfrm>
                            <a:off x="2313366" y="509623"/>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等腰三角形 82"/>
                        <wps:cNvSpPr/>
                        <wps:spPr>
                          <a:xfrm>
                            <a:off x="1932932" y="115738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等腰三角形 83"/>
                        <wps:cNvSpPr/>
                        <wps:spPr>
                          <a:xfrm>
                            <a:off x="2710266" y="115738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等腰三角形 84"/>
                        <wps:cNvSpPr/>
                        <wps:spPr>
                          <a:xfrm>
                            <a:off x="1527002" y="1790026"/>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等腰三角形 85"/>
                        <wps:cNvSpPr/>
                        <wps:spPr>
                          <a:xfrm>
                            <a:off x="2335224" y="1797010"/>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206" name="组合 206"/>
                        <wpg:cNvGrpSpPr/>
                        <wpg:grpSpPr>
                          <a:xfrm>
                            <a:off x="257956" y="1422632"/>
                            <a:ext cx="900430" cy="855343"/>
                            <a:chOff x="0" y="0"/>
                            <a:chExt cx="900430" cy="856615"/>
                          </a:xfrm>
                        </wpg:grpSpPr>
                        <wps:wsp>
                          <wps:cNvPr id="227" name="六边形 22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六边形 22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六边形 22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等腰三角形 23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09" name="组合 209"/>
                        <wpg:cNvGrpSpPr/>
                        <wpg:grpSpPr>
                          <a:xfrm>
                            <a:off x="271552" y="144812"/>
                            <a:ext cx="900430" cy="854709"/>
                            <a:chOff x="2379980" y="30480"/>
                            <a:chExt cx="900430" cy="856615"/>
                          </a:xfrm>
                        </wpg:grpSpPr>
                        <wps:wsp>
                          <wps:cNvPr id="215" name="六边形 215"/>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六边形 216"/>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六边形 217"/>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等腰三角形 218"/>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49" name="组合 49"/>
                        <wpg:cNvGrpSpPr/>
                        <wpg:grpSpPr>
                          <a:xfrm>
                            <a:off x="555483" y="149315"/>
                            <a:ext cx="1805940" cy="1717675"/>
                            <a:chOff x="0" y="0"/>
                            <a:chExt cx="1763731" cy="1725934"/>
                          </a:xfrm>
                        </wpg:grpSpPr>
                        <wps:wsp>
                          <wps:cNvPr id="50" name="六边形 50"/>
                          <wps:cNvSpPr/>
                          <wps:spPr>
                            <a:xfrm>
                              <a:off x="0" y="434182"/>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六边形 51"/>
                          <wps:cNvSpPr/>
                          <wps:spPr>
                            <a:xfrm>
                              <a:off x="776306" y="862969"/>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六边形 52"/>
                          <wps:cNvSpPr/>
                          <wps:spPr>
                            <a:xfrm>
                              <a:off x="772648" y="0"/>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等腰三角形 53"/>
                          <wps:cNvSpPr/>
                          <wps:spPr>
                            <a:xfrm>
                              <a:off x="920769" y="818023"/>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63DD0359" id="画布 1" o:spid="_x0000_s1026" editas="canvas" style="width:266.15pt;height:191.85pt;mso-position-horizontal-relative:char;mso-position-vertical-relative:line" coordsize="33801,24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01;height:24358;visibility:visible;mso-wrap-style:square">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5" o:spid="_x0000_s1028" type="#_x0000_t9" style="position:absolute;left:10633;top:3553;width:5036;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" adj="4597" fillcolor="white [3201]" strokecolor="black [3200]"/>
                <v:shape id="六边形 56" o:spid="_x0000_s1029" type="#_x0000_t9" style="position:absolute;left:14575;top:5795;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" adj="4596" fillcolor="white [3201]" strokecolor="black [3200]"/>
                <v:shape id="六边形 57" o:spid="_x0000_s1030" type="#_x0000_t9" style="position:absolute;left:14611;top:151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" adj="4596" fillcolor="white [3201]" strokecolor="black [3200]"/>
                <v:shape id="六边形 58" o:spid="_x0000_s1031" type="#_x0000_t9" style="position:absolute;left:6658;top:988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" adj="4596" fillcolor="white [3201]" strokecolor="black [3200]"/>
                <v:shape id="六边形 59" o:spid="_x0000_s1032" type="#_x0000_t9" style="position:absolute;left:10595;top:12126;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" adj="4596" fillcolor="white [3201]" strokecolor="black [3200]"/>
                <v:shape id="六边形 60" o:spid="_x0000_s1033" type="#_x0000_t9" style="position:absolute;left:10633;top:7840;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" adj="4596" fillcolor="white [3201]" strokecolor="black [3200]"/>
                <v:shape id="六边形 61" o:spid="_x0000_s1034" type="#_x0000_t9" style="position:absolute;left:14575;top:9997;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" adj="4596" fillcolor="white [3201]" strokecolor="black [3200]"/>
                <v:shape id="六边形 62" o:spid="_x0000_s1035" type="#_x0000_t9" style="position:absolute;left:18511;top:1223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" adj="4596" fillcolor="white [3201]" strokecolor="black [3200]"/>
                <v:shape id="六边形 63" o:spid="_x0000_s1036" type="#_x0000_t9" style="position:absolute;left:18549;top:795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" adj="4596" fillcolor="white [3201]" strokecolor="black [3200]"/>
                <v:shape id="六边形 64" o:spid="_x0000_s1037" type="#_x0000_t9" style="position:absolute;left:18544;top:3627;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" adj="4596" fillcolor="white [3201]" strokecolor="black [3200]"/>
                <v:shape id="六边形 65" o:spid="_x0000_s1038" type="#_x0000_t9" style="position:absolute;left:22480;top:586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" adj="4596" fillcolor="white [3201]" strokecolor="black [3200]"/>
                <v:shape id="六边形 66" o:spid="_x0000_s1039" type="#_x0000_t9" style="position:absolute;left:22518;top:1583;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" adj="4596" fillcolor="white [3201]" strokecolor="black [3200]"/>
                <v:shape id="六边形 67" o:spid="_x0000_s1040" type="#_x0000_t9" style="position:absolute;left:22445;top:1014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" adj="4596" fillcolor="white [3201]" strokecolor="black [3200]"/>
                <v:shape id="六边形 68" o:spid="_x0000_s1041" type="#_x0000_t9" style="position:absolute;left:26381;top:1238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" adj="4596" fillcolor="white [3201]" strokecolor="black [3200]"/>
                <v:shape id="六边形 69" o:spid="_x0000_s1042" type="#_x0000_t9" style="position:absolute;left:26420;top:8099;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" adj="4596" fillcolor="white [3201]" strokecolor="black [3200]"/>
                <v:shape id="六边形 70" o:spid="_x0000_s1043" type="#_x0000_t9" style="position:absolute;left:10515;top:16341;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" adj="4596" fillcolor="white [3201]" strokecolor="black [3200]"/>
                <v:shape id="六边形 71" o:spid="_x0000_s1044" type="#_x0000_t9" style="position:absolute;left:14452;top:18582;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" adj="4596" fillcolor="white [3201]" strokecolor="black [3200]"/>
                <v:shape id="六边形 72" o:spid="_x0000_s1045" type="#_x0000_t9" style="position:absolute;left:14490;top:1429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" adj="4596" fillcolor="white [3201]" strokecolor="black [3200]"/>
                <v:shape id="六边形 73" o:spid="_x0000_s1046" type="#_x0000_t9" style="position:absolute;left:18471;top:16473;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" adj="4596" fillcolor="white [3201]" strokecolor="black [3200]"/>
                <v:shape id="六边形 74" o:spid="_x0000_s1047" type="#_x0000_t9" style="position:absolute;left:22407;top:18714;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" adj="4596" fillcolor="white [3201]" strokecolor="black [3200]"/>
                <v:shape id="六边形 75" o:spid="_x0000_s1048" type="#_x0000_t9" style="position:absolute;left:22445;top:1442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" adj="4596" fillcolor="white [3201]" strokecolor="black [3200]"/>
                <v:shape id="六边形 76" o:spid="_x0000_s1049" type="#_x0000_t9" style="position:absolute;left:26383;top:1651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" adj="4596" fillcolor="white [3201]"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79" o:spid="_x0000_s1050" type="#_x0000_t5" style="position:absolute;left:15331;top:5093;width:45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" fillcolor="black [3200]" strokecolor="black [1600]" strokeweight="2pt"/>
                <v:shape id="等腰三角形 80" o:spid="_x0000_s1051" type="#_x0000_t5" style="position:absolute;left:11242;top:11502;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" fillcolor="black [3200]" strokecolor="black [1600]" strokeweight="2pt"/>
                <v:shape id="等腰三角形 81" o:spid="_x0000_s1052" type="#_x0000_t5" style="position:absolute;left:23133;top:5096;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" fillcolor="black [3200]" strokecolor="black [1600]" strokeweight="2pt"/>
                <v:shape id="等腰三角形 82" o:spid="_x0000_s1053" type="#_x0000_t5" style="position:absolute;left:19329;top:11573;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" fillcolor="black [3200]" strokecolor="black [1600]" strokeweight="2pt"/>
                <v:shape id="等腰三角形 83" o:spid="_x0000_s1054" type="#_x0000_t5" style="position:absolute;left:27102;top:11573;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" fillcolor="black [3200]" strokecolor="black [1600]" strokeweight="2pt"/>
                <v:shape id="等腰三角形 84" o:spid="_x0000_s1055" type="#_x0000_t5" style="position:absolute;left:15270;top:17900;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" fillcolor="black [3200]" strokecolor="black [1600]" strokeweight="2pt"/>
                <v:shape id="等腰三角形 85" o:spid="_x0000_s1056" type="#_x0000_t5" style="position:absolute;left:23352;top:17970;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" fillcolor="black [3200]" strokecolor="black [1600]" strokeweight="2pt"/>
                <v:group id="组合 206" o:spid="_x0000_s1057" style="position:absolute;left:2579;top:14226;width:9004;height:855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六边形 227" o:spid="_x0000_s1058"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" adj="4595" fillcolor="white [3201]" strokecolor="black [3200]"/>
                  <v:shape id="六边形 228" o:spid="_x0000_s1059"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" adj="4595" fillcolor="white [3201]" strokecolor="black [3200]"/>
                  <v:shape id="六边形 229" o:spid="_x0000_s1060"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" adj="4595" fillcolor="white [3201]" strokecolor="black [3200]"/>
                  <v:shape id="等腰三角形 230" o:spid="_x0000_s1061"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" fillcolor="black [3200]" strokecolor="black [1600]" strokeweight="2pt"/>
                </v:group>
                <v:group id="组合 209" o:spid="_x0000_s1062" style="position:absolute;left:2715;top:1448;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六边形 215" o:spid="_x0000_s1063"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" adj="4595" fillcolor="white [3201]" strokecolor="black [3200]"/>
                  <v:shape id="六边形 216" o:spid="_x0000_s1064"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" adj="4595" fillcolor="white [3201]" strokecolor="black [3200]"/>
                  <v:shape id="六边形 217" o:spid="_x0000_s1065"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" adj="4595" fillcolor="white [3201]" strokecolor="black [3200]"/>
                  <v:shape id="等腰三角形 218" o:spid="_x0000_s1066"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" fillcolor="black [3200]" strokecolor="black [1600]" strokeweight="2pt"/>
                </v:group>
                <v:group id="组合 49" o:spid="_x0000_s1067" style="position:absolute;left:5554;top:1493;width:18060;height:17176"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六边形 50" o:spid="_x0000_s1068" type="#_x0000_t9" style="position:absolute;top:4341;width:9875;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" adj="4720" filled="f" strokecolor="#f79646 [3209]" strokeweight="1pt"/>
                  <v:shape id="六边形 51" o:spid="_x0000_s1069" type="#_x0000_t9" style="position:absolute;left:7763;top:8629;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" adj="4719" filled="f" strokecolor="#f79646 [3209]" strokeweight="1pt"/>
                  <v:shape id="六边形 52" o:spid="_x0000_s1070" type="#_x0000_t9" style="position:absolute;left:772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" adj="4719" filled="f" strokecolor="#f79646 [3209]" strokeweight="1pt"/>
                  <v:shape id="等腰三角形 53" o:spid="_x0000_s1071" type="#_x0000_t5" style="position:absolute;left:9207;top:8180;width:1144;height: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" fillcolor="#f79646 [3209]" strokecolor="#f79646 [3209]" strokeweight="2pt"/>
                </v:group>
                <w10:anchorlock/>
              </v:group>
            </w:pict>
          </mc:Fallback>
        </mc:AlternateContent>
      </w:r>
    </w:p>
    <w:p w14:paraId="658444AB" w14:textId="5DB9AF43" w:rsidR="00C67E33" w:rsidRDefault="00C67E33" w:rsidP="00C67E33">
      <w:pPr>
        <w:pStyle w:val="aff7"/>
        <w:jc w:val="center"/>
        <w:rPr>
          <w:vertAlign w:val="subscript"/>
          <w:lang w:eastAsia="zh-CN"/>
        </w:rPr>
      </w:pPr>
      <w:bookmarkStart w:id="7" w:name="OLE_LINK5"/>
      <w:bookmarkStart w:id="8" w:name="OLE_LINK6"/>
      <w:r>
        <w:t xml:space="preserve">Figure </w:t>
      </w:r>
      <w:r>
        <w:fldChar w:fldCharType="begin"/>
      </w:r>
      <w:r>
        <w:instrText xml:space="preserve"> SEQ Figure \* ARABIC </w:instrText>
      </w:r>
      <w:r>
        <w:fldChar w:fldCharType="separate"/>
      </w:r>
      <w:r>
        <w:rPr>
          <w:noProof/>
        </w:rPr>
        <w:t>1</w:t>
      </w:r>
      <w:r>
        <w:fldChar w:fldCharType="end"/>
      </w:r>
      <w:r>
        <w:t xml:space="preserve"> </w:t>
      </w:r>
      <w:bookmarkEnd w:id="7"/>
      <w:bookmarkEnd w:id="8"/>
      <w:r>
        <w:rPr>
          <w:lang w:eastAsia="zh-CN"/>
        </w:rPr>
        <w:t>NR BS and UAV BS non-co-located with ISD</w:t>
      </w:r>
      <w:r w:rsidRPr="00F039F7">
        <w:rPr>
          <w:vertAlign w:val="subscript"/>
          <w:lang w:eastAsia="zh-CN"/>
        </w:rPr>
        <w:t>UAV</w:t>
      </w:r>
      <w:r w:rsidRPr="00F039F7">
        <w:rPr>
          <w:lang w:eastAsia="zh-CN"/>
        </w:rPr>
        <w:t xml:space="preserve"> </w:t>
      </w:r>
      <w:r>
        <w:rPr>
          <w:lang w:eastAsia="zh-CN"/>
        </w:rPr>
        <w:t>=2*ISD</w:t>
      </w:r>
      <w:r>
        <w:rPr>
          <w:vertAlign w:val="subscript"/>
          <w:lang w:eastAsia="zh-CN"/>
        </w:rPr>
        <w:t>NR</w:t>
      </w:r>
    </w:p>
    <w:p w14:paraId="16DDCA04" w14:textId="4AFECA24" w:rsidR="00255B48" w:rsidRPr="00C01567" w:rsidRDefault="00C01567" w:rsidP="00C01567">
      <w:pPr>
        <w:jc w:val="center"/>
      </w:pPr>
      <w:r>
        <w:rPr>
          <w:noProof/>
          <w:lang w:val="en-US" w:eastAsia="zh-CN"/>
        </w:rPr>
        <mc:AlternateContent>
          <mc:Choice Requires="wpc">
            <w:drawing>
              <wp:inline distT="0" distB="0" distL="0" distR="0" wp14:anchorId="1A837F15" wp14:editId="20879091">
                <wp:extent cx="5134610" cy="4357547"/>
                <wp:effectExtent l="0" t="0" r="0" b="0"/>
                <wp:docPr id="367" name="画布 3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4" name="六边形 234"/>
                        <wps:cNvSpPr/>
                        <wps:spPr>
                          <a:xfrm>
                            <a:off x="1046595" y="945053"/>
                            <a:ext cx="503631"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 name="六边形 235"/>
                        <wps:cNvSpPr/>
                        <wps:spPr>
                          <a:xfrm>
                            <a:off x="1440785" y="116932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六边形 236"/>
                        <wps:cNvSpPr/>
                        <wps:spPr>
                          <a:xfrm>
                            <a:off x="1444443" y="74078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六边形 237"/>
                        <wps:cNvSpPr/>
                        <wps:spPr>
                          <a:xfrm>
                            <a:off x="649150" y="157824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六边形 238"/>
                        <wps:cNvSpPr/>
                        <wps:spPr>
                          <a:xfrm>
                            <a:off x="1042785" y="180235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六边形 239"/>
                        <wps:cNvSpPr/>
                        <wps:spPr>
                          <a:xfrm>
                            <a:off x="1046595" y="137381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六边形 240"/>
                        <wps:cNvSpPr/>
                        <wps:spPr>
                          <a:xfrm>
                            <a:off x="1440785" y="158951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六边形 241"/>
                        <wps:cNvSpPr/>
                        <wps:spPr>
                          <a:xfrm>
                            <a:off x="1834421" y="181363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六边形 242"/>
                        <wps:cNvSpPr/>
                        <wps:spPr>
                          <a:xfrm>
                            <a:off x="1838230" y="138508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六边形 243"/>
                        <wps:cNvSpPr/>
                        <wps:spPr>
                          <a:xfrm>
                            <a:off x="1837685" y="95253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六边形 244"/>
                        <wps:cNvSpPr/>
                        <wps:spPr>
                          <a:xfrm>
                            <a:off x="2231321" y="117664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六边形 245"/>
                        <wps:cNvSpPr/>
                        <wps:spPr>
                          <a:xfrm>
                            <a:off x="2235130" y="74809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六边形 246"/>
                        <wps:cNvSpPr/>
                        <wps:spPr>
                          <a:xfrm>
                            <a:off x="2227815" y="160414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六边形 247"/>
                        <wps:cNvSpPr/>
                        <wps:spPr>
                          <a:xfrm>
                            <a:off x="2621451" y="182825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六边形 248"/>
                        <wps:cNvSpPr/>
                        <wps:spPr>
                          <a:xfrm>
                            <a:off x="2625260" y="139971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六边形 249"/>
                        <wps:cNvSpPr/>
                        <wps:spPr>
                          <a:xfrm>
                            <a:off x="1034855" y="222388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六边形 250"/>
                        <wps:cNvSpPr/>
                        <wps:spPr>
                          <a:xfrm>
                            <a:off x="1428490" y="244800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六边形 251"/>
                        <wps:cNvSpPr/>
                        <wps:spPr>
                          <a:xfrm>
                            <a:off x="1432300" y="201945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六边形 252"/>
                        <wps:cNvSpPr/>
                        <wps:spPr>
                          <a:xfrm>
                            <a:off x="1830370" y="223712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六边形 253"/>
                        <wps:cNvSpPr/>
                        <wps:spPr>
                          <a:xfrm>
                            <a:off x="2224006" y="246123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六边形 254"/>
                        <wps:cNvSpPr/>
                        <wps:spPr>
                          <a:xfrm>
                            <a:off x="2227815" y="203269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六边形 255"/>
                        <wps:cNvSpPr/>
                        <wps:spPr>
                          <a:xfrm>
                            <a:off x="2621603" y="224077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六边形 256"/>
                        <wps:cNvSpPr/>
                        <wps:spPr>
                          <a:xfrm>
                            <a:off x="3015238" y="246489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六边形 257"/>
                        <wps:cNvSpPr/>
                        <wps:spPr>
                          <a:xfrm>
                            <a:off x="3019048" y="203634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等腰三角形 258"/>
                        <wps:cNvSpPr/>
                        <wps:spPr>
                          <a:xfrm>
                            <a:off x="1516383" y="1099072"/>
                            <a:ext cx="45712" cy="88543"/>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等腰三角形 259"/>
                        <wps:cNvSpPr/>
                        <wps:spPr>
                          <a:xfrm>
                            <a:off x="1107545" y="174000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等腰三角形 260"/>
                        <wps:cNvSpPr/>
                        <wps:spPr>
                          <a:xfrm>
                            <a:off x="2296625" y="1099367"/>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等腰三角形 261"/>
                        <wps:cNvSpPr/>
                        <wps:spPr>
                          <a:xfrm>
                            <a:off x="1916191" y="1747128"/>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等腰三角形 262"/>
                        <wps:cNvSpPr/>
                        <wps:spPr>
                          <a:xfrm>
                            <a:off x="2693525" y="1747128"/>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等腰三角形 263"/>
                        <wps:cNvSpPr/>
                        <wps:spPr>
                          <a:xfrm>
                            <a:off x="1510261" y="2379770"/>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等腰三角形 264"/>
                        <wps:cNvSpPr/>
                        <wps:spPr>
                          <a:xfrm>
                            <a:off x="2318483" y="238675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等腰三角形 265"/>
                        <wps:cNvSpPr/>
                        <wps:spPr>
                          <a:xfrm>
                            <a:off x="3096231" y="238675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266" name="组合 266"/>
                        <wpg:cNvGrpSpPr/>
                        <wpg:grpSpPr>
                          <a:xfrm>
                            <a:off x="2628659" y="764772"/>
                            <a:ext cx="900430" cy="856615"/>
                            <a:chOff x="180000" y="180000"/>
                            <a:chExt cx="900430" cy="856615"/>
                          </a:xfrm>
                        </wpg:grpSpPr>
                        <wps:wsp>
                          <wps:cNvPr id="267" name="六边形 267"/>
                          <wps:cNvSpPr/>
                          <wps:spPr>
                            <a:xfrm>
                              <a:off x="180000" y="38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六边形 268"/>
                          <wps:cNvSpPr/>
                          <wps:spPr>
                            <a:xfrm>
                              <a:off x="573700" y="60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六边形 269"/>
                          <wps:cNvSpPr/>
                          <wps:spPr>
                            <a:xfrm>
                              <a:off x="577510" y="180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等腰三角形 270"/>
                          <wps:cNvSpPr/>
                          <wps:spPr>
                            <a:xfrm>
                              <a:off x="654980" y="53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71" name="组合 271"/>
                        <wpg:cNvGrpSpPr/>
                        <wpg:grpSpPr>
                          <a:xfrm>
                            <a:off x="3412748" y="2055788"/>
                            <a:ext cx="900430" cy="855981"/>
                            <a:chOff x="0" y="0"/>
                            <a:chExt cx="900430" cy="856615"/>
                          </a:xfrm>
                        </wpg:grpSpPr>
                        <wps:wsp>
                          <wps:cNvPr id="272" name="六边形 27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六边形 27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六边形 27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等腰三角形 27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76" name="组合 276"/>
                        <wpg:cNvGrpSpPr/>
                        <wpg:grpSpPr>
                          <a:xfrm>
                            <a:off x="631099" y="2657361"/>
                            <a:ext cx="900430" cy="855981"/>
                            <a:chOff x="0" y="0"/>
                            <a:chExt cx="900430" cy="856615"/>
                          </a:xfrm>
                        </wpg:grpSpPr>
                        <wps:wsp>
                          <wps:cNvPr id="277" name="六边形 27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六边形 27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六边形 27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等腰三角形 28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81" name="组合 281"/>
                        <wpg:cNvGrpSpPr/>
                        <wpg:grpSpPr>
                          <a:xfrm>
                            <a:off x="1425091" y="2668860"/>
                            <a:ext cx="900430" cy="855981"/>
                            <a:chOff x="0" y="0"/>
                            <a:chExt cx="900430" cy="856615"/>
                          </a:xfrm>
                        </wpg:grpSpPr>
                        <wps:wsp>
                          <wps:cNvPr id="282" name="六边形 28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六边形 28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六边形 28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等腰三角形 28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86" name="组合 286"/>
                        <wpg:cNvGrpSpPr/>
                        <wpg:grpSpPr>
                          <a:xfrm>
                            <a:off x="3015238" y="1417851"/>
                            <a:ext cx="900430" cy="855981"/>
                            <a:chOff x="0" y="0"/>
                            <a:chExt cx="900430" cy="856615"/>
                          </a:xfrm>
                        </wpg:grpSpPr>
                        <wps:wsp>
                          <wps:cNvPr id="287" name="六边形 28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六边形 28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六边形 28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等腰三角形 29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91" name="组合 291"/>
                        <wpg:cNvGrpSpPr/>
                        <wpg:grpSpPr>
                          <a:xfrm>
                            <a:off x="2221504" y="2677375"/>
                            <a:ext cx="900430" cy="855981"/>
                            <a:chOff x="0" y="0"/>
                            <a:chExt cx="900430" cy="856615"/>
                          </a:xfrm>
                        </wpg:grpSpPr>
                        <wps:wsp>
                          <wps:cNvPr id="292" name="六边形 29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3" name="六边形 29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六边形 29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等腰三角形 29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96" name="组合 296"/>
                        <wpg:cNvGrpSpPr/>
                        <wpg:grpSpPr>
                          <a:xfrm>
                            <a:off x="3011428" y="2687612"/>
                            <a:ext cx="900430" cy="855343"/>
                            <a:chOff x="0" y="0"/>
                            <a:chExt cx="900430" cy="856615"/>
                          </a:xfrm>
                        </wpg:grpSpPr>
                        <wps:wsp>
                          <wps:cNvPr id="297" name="六边形 29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六边形 29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六边形 29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等腰三角形 30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01" name="组合 301"/>
                        <wpg:cNvGrpSpPr/>
                        <wpg:grpSpPr>
                          <a:xfrm>
                            <a:off x="3803049" y="2706756"/>
                            <a:ext cx="900430" cy="854709"/>
                            <a:chOff x="0" y="0"/>
                            <a:chExt cx="900430" cy="856615"/>
                          </a:xfrm>
                        </wpg:grpSpPr>
                        <wps:wsp>
                          <wps:cNvPr id="302" name="六边形 30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六边形 30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六边形 30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等腰三角形 30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06" name="组合 306"/>
                        <wpg:cNvGrpSpPr/>
                        <wpg:grpSpPr>
                          <a:xfrm>
                            <a:off x="2239067" y="115067"/>
                            <a:ext cx="900430" cy="855343"/>
                            <a:chOff x="0" y="0"/>
                            <a:chExt cx="900430" cy="856615"/>
                          </a:xfrm>
                        </wpg:grpSpPr>
                        <wps:wsp>
                          <wps:cNvPr id="307" name="六边形 30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六边形 30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六边形 30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等腰三角形 31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11" name="组合 311"/>
                        <wpg:cNvGrpSpPr/>
                        <wpg:grpSpPr>
                          <a:xfrm>
                            <a:off x="3031664" y="129805"/>
                            <a:ext cx="900430" cy="855343"/>
                            <a:chOff x="793750" y="11430"/>
                            <a:chExt cx="900430" cy="856615"/>
                          </a:xfrm>
                        </wpg:grpSpPr>
                        <wps:wsp>
                          <wps:cNvPr id="312" name="六边形 312"/>
                          <wps:cNvSpPr/>
                          <wps:spPr>
                            <a:xfrm>
                              <a:off x="793750" y="2159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六边形 313"/>
                          <wps:cNvSpPr/>
                          <wps:spPr>
                            <a:xfrm>
                              <a:off x="1187450" y="4400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六边形 314"/>
                          <wps:cNvSpPr/>
                          <wps:spPr>
                            <a:xfrm>
                              <a:off x="1191260" y="114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等腰三角形 315"/>
                          <wps:cNvSpPr/>
                          <wps:spPr>
                            <a:xfrm>
                              <a:off x="1268730" y="3619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16" name="组合 316"/>
                        <wpg:cNvGrpSpPr/>
                        <wpg:grpSpPr>
                          <a:xfrm>
                            <a:off x="1818070" y="3313723"/>
                            <a:ext cx="900430" cy="855343"/>
                            <a:chOff x="1590040" y="20320"/>
                            <a:chExt cx="900430" cy="856615"/>
                          </a:xfrm>
                        </wpg:grpSpPr>
                        <wps:wsp>
                          <wps:cNvPr id="317" name="六边形 317"/>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六边形 318"/>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六边形 319"/>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等腰三角形 320"/>
                          <wps:cNvSpPr/>
                          <wps:spPr>
                            <a:xfrm>
                              <a:off x="2065020" y="37084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21" name="组合 321"/>
                        <wpg:cNvGrpSpPr/>
                        <wpg:grpSpPr>
                          <a:xfrm>
                            <a:off x="2608010" y="3323883"/>
                            <a:ext cx="900430" cy="854709"/>
                            <a:chOff x="2379980" y="30480"/>
                            <a:chExt cx="900430" cy="856615"/>
                          </a:xfrm>
                        </wpg:grpSpPr>
                        <wps:wsp>
                          <wps:cNvPr id="322" name="六边形 322"/>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3" name="六边形 323"/>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六边形 324"/>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5" name="等腰三角形 325"/>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26" name="组合 326"/>
                        <wpg:cNvGrpSpPr/>
                        <wpg:grpSpPr>
                          <a:xfrm>
                            <a:off x="3399855" y="3342933"/>
                            <a:ext cx="900430" cy="854075"/>
                            <a:chOff x="3171825" y="49530"/>
                            <a:chExt cx="900430" cy="856615"/>
                          </a:xfrm>
                        </wpg:grpSpPr>
                        <wps:wsp>
                          <wps:cNvPr id="327" name="六边形 327"/>
                          <wps:cNvSpPr/>
                          <wps:spPr>
                            <a:xfrm>
                              <a:off x="3171825" y="254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六边形 328"/>
                          <wps:cNvSpPr/>
                          <wps:spPr>
                            <a:xfrm>
                              <a:off x="3565525" y="4781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六边形 329"/>
                          <wps:cNvSpPr/>
                          <wps:spPr>
                            <a:xfrm>
                              <a:off x="3569335" y="495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等腰三角形 330"/>
                          <wps:cNvSpPr/>
                          <wps:spPr>
                            <a:xfrm>
                              <a:off x="3646805" y="4000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31" name="组合 331"/>
                        <wpg:cNvGrpSpPr/>
                        <wpg:grpSpPr>
                          <a:xfrm>
                            <a:off x="241215" y="2012376"/>
                            <a:ext cx="900430" cy="855343"/>
                            <a:chOff x="0" y="0"/>
                            <a:chExt cx="900430" cy="856615"/>
                          </a:xfrm>
                        </wpg:grpSpPr>
                        <wps:wsp>
                          <wps:cNvPr id="332" name="六边形 33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六边形 33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六边形 33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等腰三角形 33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36" name="组合 336"/>
                        <wpg:cNvGrpSpPr/>
                        <wpg:grpSpPr>
                          <a:xfrm>
                            <a:off x="3799239" y="1439266"/>
                            <a:ext cx="900430" cy="855343"/>
                            <a:chOff x="1590040" y="20320"/>
                            <a:chExt cx="900430" cy="856615"/>
                          </a:xfrm>
                        </wpg:grpSpPr>
                        <wps:wsp>
                          <wps:cNvPr id="337" name="六边形 337"/>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六边形 338"/>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六边形 339"/>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等腰三角形 340"/>
                          <wps:cNvSpPr/>
                          <wps:spPr>
                            <a:xfrm>
                              <a:off x="2065020" y="37084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41" name="组合 341"/>
                        <wpg:cNvGrpSpPr/>
                        <wpg:grpSpPr>
                          <a:xfrm>
                            <a:off x="254811" y="734556"/>
                            <a:ext cx="900430" cy="854709"/>
                            <a:chOff x="2379980" y="30480"/>
                            <a:chExt cx="900430" cy="856615"/>
                          </a:xfrm>
                        </wpg:grpSpPr>
                        <wps:wsp>
                          <wps:cNvPr id="342" name="六边形 342"/>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3" name="六边形 343"/>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4" name="六边形 344"/>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5" name="等腰三角形 345"/>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46" name="组合 346"/>
                        <wpg:cNvGrpSpPr/>
                        <wpg:grpSpPr>
                          <a:xfrm>
                            <a:off x="3418650" y="785226"/>
                            <a:ext cx="900430" cy="854075"/>
                            <a:chOff x="3171825" y="49530"/>
                            <a:chExt cx="900430" cy="856615"/>
                          </a:xfrm>
                        </wpg:grpSpPr>
                        <wps:wsp>
                          <wps:cNvPr id="347" name="六边形 347"/>
                          <wps:cNvSpPr/>
                          <wps:spPr>
                            <a:xfrm>
                              <a:off x="3171825" y="254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 name="六边形 348"/>
                          <wps:cNvSpPr/>
                          <wps:spPr>
                            <a:xfrm>
                              <a:off x="3565525" y="4781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9" name="六边形 349"/>
                          <wps:cNvSpPr/>
                          <wps:spPr>
                            <a:xfrm>
                              <a:off x="3569335" y="495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0" name="等腰三角形 350"/>
                          <wps:cNvSpPr/>
                          <wps:spPr>
                            <a:xfrm>
                              <a:off x="3646805" y="4000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53" name="六边形 353"/>
                        <wps:cNvSpPr/>
                        <wps:spPr>
                          <a:xfrm>
                            <a:off x="649313" y="1365151"/>
                            <a:ext cx="2022405" cy="1736873"/>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六边形 354"/>
                        <wps:cNvSpPr/>
                        <wps:spPr>
                          <a:xfrm>
                            <a:off x="2248766" y="2236875"/>
                            <a:ext cx="2014845" cy="173654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六边形 355"/>
                        <wps:cNvSpPr/>
                        <wps:spPr>
                          <a:xfrm>
                            <a:off x="2246190" y="562936"/>
                            <a:ext cx="2053741" cy="167398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等腰三角形 356"/>
                        <wps:cNvSpPr/>
                        <wps:spPr>
                          <a:xfrm>
                            <a:off x="2578095" y="2133412"/>
                            <a:ext cx="237799" cy="141350"/>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AE7AF1" id="画布 367" o:spid="_x0000_s1026" editas="canvas" style="width:404.3pt;height:343.1pt;mso-position-horizontal-relative:char;mso-position-vertical-relative:line" coordsize="51346,43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346;height:43573;visibility:visible;mso-wrap-style:square">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234" o:spid="_x0000_s1028" type="#_x0000_t9" style="position:absolute;left:10465;top:9450;width:5037;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" adj="4597" fillcolor="white [3201]" strokecolor="black [3200]"/>
                <v:shape id="六边形 235" o:spid="_x0000_s1029" type="#_x0000_t9" style="position:absolute;left:14407;top:1169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" adj="4596" fillcolor="white [3201]" strokecolor="black [3200]"/>
                <v:shape id="六边形 236" o:spid="_x0000_s1030" type="#_x0000_t9" style="position:absolute;left:14444;top:7407;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" adj="4596" fillcolor="white [3201]" strokecolor="black [3200]"/>
                <v:shape id="六边形 237" o:spid="_x0000_s1031" type="#_x0000_t9" style="position:absolute;left:6491;top:15782;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" adj="4596" fillcolor="white [3201]" strokecolor="black [3200]"/>
                <v:shape id="六边形 238" o:spid="_x0000_s1032" type="#_x0000_t9" style="position:absolute;left:10427;top:18023;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" adj="4596" fillcolor="white [3201]" strokecolor="black [3200]"/>
                <v:shape id="六边形 239" o:spid="_x0000_s1033" type="#_x0000_t9" style="position:absolute;left:10465;top:1373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" adj="4596" fillcolor="white [3201]" strokecolor="black [3200]"/>
                <v:shape id="六边形 240" o:spid="_x0000_s1034" type="#_x0000_t9" style="position:absolute;left:14407;top:1589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" adj="4596" fillcolor="white [3201]" strokecolor="black [3200]"/>
                <v:shape id="六边形 241" o:spid="_x0000_s1035" type="#_x0000_t9" style="position:absolute;left:18344;top:18136;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" adj="4596" fillcolor="white [3201]" strokecolor="black [3200]"/>
                <v:shape id="六边形 242" o:spid="_x0000_s1036" type="#_x0000_t9" style="position:absolute;left:18382;top:13850;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" adj="4596" fillcolor="white [3201]" strokecolor="black [3200]"/>
                <v:shape id="六边形 243" o:spid="_x0000_s1037" type="#_x0000_t9" style="position:absolute;left:18376;top:952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" adj="4596" fillcolor="white [3201]" strokecolor="black [3200]"/>
                <v:shape id="六边形 244" o:spid="_x0000_s1038" type="#_x0000_t9" style="position:absolute;left:22313;top:11766;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" adj="4596" fillcolor="white [3201]" strokecolor="black [3200]"/>
                <v:shape id="六边形 245" o:spid="_x0000_s1039" type="#_x0000_t9" style="position:absolute;left:22351;top:7480;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" adj="4596" fillcolor="white [3201]" strokecolor="black [3200]"/>
                <v:shape id="六边形 246" o:spid="_x0000_s1040" type="#_x0000_t9" style="position:absolute;left:22278;top:16041;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" adj="4596" fillcolor="white [3201]" strokecolor="black [3200]"/>
                <v:shape id="六边形 247" o:spid="_x0000_s1041" type="#_x0000_t9" style="position:absolute;left:26214;top:18282;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" adj="4596" fillcolor="white [3201]" strokecolor="black [3200]"/>
                <v:shape id="六边形 248" o:spid="_x0000_s1042" type="#_x0000_t9" style="position:absolute;left:26252;top:1399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" adj="4596" fillcolor="white [3201]" strokecolor="black [3200]"/>
                <v:shape id="六边形 249" o:spid="_x0000_s1043" type="#_x0000_t9" style="position:absolute;left:10348;top:2223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" adj="4596" fillcolor="white [3201]" strokecolor="black [3200]"/>
                <v:shape id="六边形 250" o:spid="_x0000_s1044" type="#_x0000_t9" style="position:absolute;left:14284;top:2448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" adj="4596" fillcolor="white [3201]" strokecolor="black [3200]"/>
                <v:shape id="六边形 251" o:spid="_x0000_s1045" type="#_x0000_t9" style="position:absolute;left:14323;top:20194;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" adj="4596" fillcolor="white [3201]" strokecolor="black [3200]"/>
                <v:shape id="六边形 252" o:spid="_x0000_s1046" type="#_x0000_t9" style="position:absolute;left:18303;top:22371;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" adj="4596" fillcolor="white [3201]" strokecolor="black [3200]"/>
                <v:shape id="六边形 253" o:spid="_x0000_s1047" type="#_x0000_t9" style="position:absolute;left:22240;top:24612;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" adj="4596" fillcolor="white [3201]" strokecolor="black [3200]"/>
                <v:shape id="六边形 254" o:spid="_x0000_s1048" type="#_x0000_t9" style="position:absolute;left:22278;top:20326;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" adj="4596" fillcolor="white [3201]" strokecolor="black [3200]"/>
                <v:shape id="六边形 255" o:spid="_x0000_s1049" type="#_x0000_t9" style="position:absolute;left:26216;top:22407;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" adj="4596" fillcolor="white [3201]" strokecolor="black [3200]"/>
                <v:shape id="六边形 256" o:spid="_x0000_s1050" type="#_x0000_t9" style="position:absolute;left:30152;top:2464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" adj="4596" fillcolor="white [3201]" strokecolor="black [3200]"/>
                <v:shape id="六边形 257" o:spid="_x0000_s1051" type="#_x0000_t9" style="position:absolute;left:30190;top:2036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" adj="4596" fillcolor="white [3201]"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58" o:spid="_x0000_s1052" type="#_x0000_t5" style="position:absolute;left:15163;top:10990;width:4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" fillcolor="black [3200]" strokecolor="black [1600]" strokeweight="2pt"/>
                <v:shape id="等腰三角形 259" o:spid="_x0000_s1053" type="#_x0000_t5" style="position:absolute;left:11075;top:17400;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" fillcolor="black [3200]" strokecolor="black [1600]" strokeweight="2pt"/>
                <v:shape id="等腰三角形 260" o:spid="_x0000_s1054" type="#_x0000_t5" style="position:absolute;left:22966;top:10993;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" fillcolor="black [3200]" strokecolor="black [1600]" strokeweight="2pt"/>
                <v:shape id="等腰三角形 261" o:spid="_x0000_s1055" type="#_x0000_t5" style="position:absolute;left:19161;top:17471;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" fillcolor="black [3200]" strokecolor="black [1600]" strokeweight="2pt"/>
                <v:shape id="等腰三角形 262" o:spid="_x0000_s1056" type="#_x0000_t5" style="position:absolute;left:26935;top:17471;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" fillcolor="black [3200]" strokecolor="black [1600]" strokeweight="2pt"/>
                <v:shape id="等腰三角形 263" o:spid="_x0000_s1057" type="#_x0000_t5" style="position:absolute;left:15102;top:23797;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" fillcolor="black [3200]" strokecolor="black [1600]" strokeweight="2pt"/>
                <v:shape id="等腰三角形 264" o:spid="_x0000_s1058" type="#_x0000_t5" style="position:absolute;left:23184;top:23867;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" fillcolor="black [3200]" strokecolor="black [1600]" strokeweight="2pt"/>
                <v:shape id="等腰三角形 265" o:spid="_x0000_s1059" type="#_x0000_t5" style="position:absolute;left:30962;top:23867;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" fillcolor="black [3200]" strokecolor="black [1600]" strokeweight="2pt"/>
                <v:group id="组合 266" o:spid="_x0000_s1060" style="position:absolute;left:26286;top:7647;width:9004;height:8566" coordorigin="1800,180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shape id="六边形 267" o:spid="_x0000_s1061" type="#_x0000_t9" style="position:absolute;left:1800;top:38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" adj="4595" fillcolor="white [3201]" strokecolor="black [3200]"/>
                  <v:shape id="六边形 268" o:spid="_x0000_s1062" type="#_x0000_t9" style="position:absolute;left:5737;top:60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" adj="4595" fillcolor="white [3201]" strokecolor="black [3200]"/>
                  <v:shape id="六边形 269" o:spid="_x0000_s1063" type="#_x0000_t9" style="position:absolute;left:5775;top:180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" adj="4595" fillcolor="white [3201]" strokecolor="black [3200]"/>
                  <v:shape id="等腰三角形 270" o:spid="_x0000_s1064" type="#_x0000_t5" style="position:absolute;left:6549;top:53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" fillcolor="black [3200]" strokecolor="black [1600]" strokeweight="2pt"/>
                </v:group>
                <v:group id="组合 271" o:spid="_x0000_s1065" style="position:absolute;left:34127;top:20557;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六边形 272" o:spid="_x0000_s1066"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" adj="4595" fillcolor="white [3201]" strokecolor="black [3200]"/>
                  <v:shape id="六边形 273" o:spid="_x0000_s1067"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" adj="4595" fillcolor="white [3201]" strokecolor="black [3200]"/>
                  <v:shape id="六边形 274" o:spid="_x0000_s1068"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" adj="4595" fillcolor="white [3201]" strokecolor="black [3200]"/>
                  <v:shape id="等腰三角形 275" o:spid="_x0000_s1069"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" fillcolor="black [3200]" strokecolor="black [1600]" strokeweight="2pt"/>
                </v:group>
                <v:group id="组合 276" o:spid="_x0000_s1070" style="position:absolute;left:6310;top:26573;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六边形 277" o:spid="_x0000_s1071"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" adj="4595" fillcolor="white [3201]" strokecolor="black [3200]"/>
                  <v:shape id="六边形 278" o:spid="_x0000_s1072"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" adj="4595" fillcolor="white [3201]" strokecolor="black [3200]"/>
                  <v:shape id="六边形 279" o:spid="_x0000_s1073"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" adj="4595" fillcolor="white [3201]" strokecolor="black [3200]"/>
                  <v:shape id="等腰三角形 280" o:spid="_x0000_s1074"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" fillcolor="black [3200]" strokecolor="black [1600]" strokeweight="2pt"/>
                </v:group>
                <v:group id="组合 281" o:spid="_x0000_s1075" style="position:absolute;left:14250;top:26688;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六边形 282" o:spid="_x0000_s1076"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" adj="4595" fillcolor="white [3201]" strokecolor="black [3200]"/>
                  <v:shape id="六边形 283" o:spid="_x0000_s1077"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" adj="4595" fillcolor="white [3201]" strokecolor="black [3200]"/>
                  <v:shape id="六边形 284" o:spid="_x0000_s1078"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" adj="4595" fillcolor="white [3201]" strokecolor="black [3200]"/>
                  <v:shape id="等腰三角形 285" o:spid="_x0000_s1079"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" fillcolor="black [3200]" strokecolor="black [1600]" strokeweight="2pt"/>
                </v:group>
                <v:group id="组合 286" o:spid="_x0000_s1080" style="position:absolute;left:30152;top:14178;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六边形 287" o:spid="_x0000_s1081"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" adj="4595" fillcolor="white [3201]" strokecolor="black [3200]"/>
                  <v:shape id="六边形 288" o:spid="_x0000_s1082"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" adj="4595" fillcolor="white [3201]" strokecolor="black [3200]"/>
                  <v:shape id="六边形 289" o:spid="_x0000_s1083"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" adj="4595" fillcolor="white [3201]" strokecolor="black [3200]"/>
                  <v:shape id="等腰三角形 290" o:spid="_x0000_s1084"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" fillcolor="black [3200]" strokecolor="black [1600]" strokeweight="2pt"/>
                </v:group>
                <v:group id="组合 291" o:spid="_x0000_s1085" style="position:absolute;left:22215;top:26773;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六边形 292" o:spid="_x0000_s1086"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" adj="4595" fillcolor="white [3201]" strokecolor="black [3200]"/>
                  <v:shape id="六边形 293" o:spid="_x0000_s1087"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" adj="4595" fillcolor="white [3201]" strokecolor="black [3200]"/>
                  <v:shape id="六边形 294" o:spid="_x0000_s1088"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" adj="4595" fillcolor="white [3201]" strokecolor="black [3200]"/>
                  <v:shape id="等腰三角形 295" o:spid="_x0000_s1089"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" fillcolor="black [3200]" strokecolor="black [1600]" strokeweight="2pt"/>
                </v:group>
                <v:group id="组合 296" o:spid="_x0000_s1090" style="position:absolute;left:30114;top:26876;width:9004;height:855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六边形 297" o:spid="_x0000_s1091"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" adj="4595" fillcolor="white [3201]" strokecolor="black [3200]"/>
                  <v:shape id="六边形 298" o:spid="_x0000_s1092"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" adj="4595" fillcolor="white [3201]" strokecolor="black [3200]"/>
                  <v:shape id="六边形 299" o:spid="_x0000_s1093"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" adj="4595" fillcolor="white [3201]" strokecolor="black [3200]"/>
                  <v:shape id="等腰三角形 300" o:spid="_x0000_s1094"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" fillcolor="black [3200]" strokecolor="black [1600]" strokeweight="2pt"/>
                </v:group>
                <v:group id="组合 301" o:spid="_x0000_s1095" style="position:absolute;left:38030;top:27067;width:9004;height:8547"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六边形 302" o:spid="_x0000_s1096"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" adj="4595" fillcolor="white [3201]" strokecolor="black [3200]"/>
                  <v:shape id="六边形 303" o:spid="_x0000_s1097"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" adj="4595" fillcolor="white [3201]" strokecolor="black [3200]"/>
                  <v:shape id="六边形 304" o:spid="_x0000_s1098"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" adj="4595" fillcolor="white [3201]" strokecolor="black [3200]"/>
                  <v:shape id="等腰三角形 305" o:spid="_x0000_s1099"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" fillcolor="black [3200]" strokecolor="black [1600]" strokeweight="2pt"/>
                </v:group>
                <v:group id="组合 306" o:spid="_x0000_s1100" style="position:absolute;left:22390;top:1150;width:9004;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shape id="六边形 307" o:spid="_x0000_s1101"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" adj="4595" fillcolor="white [3201]" strokecolor="black [3200]"/>
                  <v:shape id="六边形 308" o:spid="_x0000_s1102"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" adj="4595" fillcolor="white [3201]" strokecolor="black [3200]"/>
                  <v:shape id="六边形 309" o:spid="_x0000_s1103"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" adj="4595" fillcolor="white [3201]" strokecolor="black [3200]"/>
                  <v:shape id="等腰三角形 310" o:spid="_x0000_s1104"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" fillcolor="black [3200]" strokecolor="black [1600]" strokeweight="2pt"/>
                </v:group>
                <v:group id="组合 311" o:spid="_x0000_s1105" style="position:absolute;left:30316;top:1298;width:9004;height:8553" coordorigin="7937,11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shape id="六边形 312" o:spid="_x0000_s1106" type="#_x0000_t9" style="position:absolute;left:7937;top:2159;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" adj="4595" fillcolor="white [3201]" strokecolor="black [3200]"/>
                  <v:shape id="六边形 313" o:spid="_x0000_s1107" type="#_x0000_t9" style="position:absolute;left:11874;top:440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" adj="4595" fillcolor="white [3201]" strokecolor="black [3200]"/>
                  <v:shape id="六边形 314" o:spid="_x0000_s1108" type="#_x0000_t9" style="position:absolute;left:11912;top:11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" adj="4595" fillcolor="white [3201]" strokecolor="black [3200]"/>
                  <v:shape id="等腰三角形 315" o:spid="_x0000_s1109" type="#_x0000_t5" style="position:absolute;left:12687;top:3619;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" fillcolor="black [3200]" strokecolor="black [1600]" strokeweight="2pt"/>
                </v:group>
                <v:group id="组合 316" o:spid="_x0000_s1110" style="position:absolute;left:18180;top:33137;width:9005;height:8553"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六边形 317" o:spid="_x0000_s1111"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" adj="4595" fillcolor="white [3201]" strokecolor="black [3200]"/>
                  <v:shape id="六边形 318" o:spid="_x0000_s1112"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" adj="4595" fillcolor="white [3201]" strokecolor="black [3200]"/>
                  <v:shape id="六边形 319" o:spid="_x0000_s1113"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" adj="4595" fillcolor="white [3201]" strokecolor="black [3200]"/>
                  <v:shape id="等腰三角形 320" o:spid="_x0000_s1114"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" fillcolor="black [3200]" strokecolor="black [1600]" strokeweight="2pt"/>
                </v:group>
                <v:group id="组合 321" o:spid="_x0000_s1115" style="position:absolute;left:26080;top:33238;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六边形 322" o:spid="_x0000_s1116"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" adj="4595" fillcolor="white [3201]" strokecolor="black [3200]"/>
                  <v:shape id="六边形 323" o:spid="_x0000_s1117"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" adj="4595" fillcolor="white [3201]" strokecolor="black [3200]"/>
                  <v:shape id="六边形 324" o:spid="_x0000_s1118"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" adj="4595" fillcolor="white [3201]" strokecolor="black [3200]"/>
                  <v:shape id="等腰三角形 325" o:spid="_x0000_s1119"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" fillcolor="black [3200]" strokecolor="black [1600]" strokeweight="2pt"/>
                </v:group>
                <v:group id="组合 326" o:spid="_x0000_s1120" style="position:absolute;left:33998;top:33429;width:9004;height:8541" coordorigin="31718,49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六边形 327" o:spid="_x0000_s1121" type="#_x0000_t9" style="position:absolute;left:31718;top:254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" adj="4595" fillcolor="white [3201]" strokecolor="black [3200]"/>
                  <v:shape id="六边形 328" o:spid="_x0000_s1122" type="#_x0000_t9" style="position:absolute;left:35655;top:4781;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" adj="4595" fillcolor="white [3201]" strokecolor="black [3200]"/>
                  <v:shape id="六边形 329" o:spid="_x0000_s1123" type="#_x0000_t9" style="position:absolute;left:35693;top:49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" adj="4595" fillcolor="white [3201]" strokecolor="black [3200]"/>
                  <v:shape id="等腰三角形 330" o:spid="_x0000_s1124" type="#_x0000_t5" style="position:absolute;left:36468;top:4000;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" fillcolor="black [3200]" strokecolor="black [1600]" strokeweight="2pt"/>
                </v:group>
                <v:group id="组合 331" o:spid="_x0000_s1125" style="position:absolute;left:2412;top:20123;width:9004;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shape id="六边形 332" o:spid="_x0000_s1126"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" adj="4595" fillcolor="white [3201]" strokecolor="black [3200]"/>
                  <v:shape id="六边形 333" o:spid="_x0000_s1127"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" adj="4595" fillcolor="white [3201]" strokecolor="black [3200]"/>
                  <v:shape id="六边形 334" o:spid="_x0000_s1128"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" adj="4595" fillcolor="white [3201]" strokecolor="black [3200]"/>
                  <v:shape id="等腰三角形 335" o:spid="_x0000_s1129"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" fillcolor="black [3200]" strokecolor="black [1600]" strokeweight="2pt"/>
                </v:group>
                <v:group id="组合 336" o:spid="_x0000_s1130" style="position:absolute;left:37992;top:14392;width:9004;height:8554"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六边形 337" o:spid="_x0000_s1131"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" adj="4595" fillcolor="white [3201]" strokecolor="black [3200]"/>
                  <v:shape id="六边形 338" o:spid="_x0000_s1132"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" adj="4595" fillcolor="white [3201]" strokecolor="black [3200]"/>
                  <v:shape id="六边形 339" o:spid="_x0000_s1133"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" adj="4595" fillcolor="white [3201]" strokecolor="black [3200]"/>
                  <v:shape id="等腰三角形 340" o:spid="_x0000_s1134"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" fillcolor="black [3200]" strokecolor="black [1600]" strokeweight="2pt"/>
                </v:group>
                <v:group id="组合 341" o:spid="_x0000_s1135" style="position:absolute;left:2548;top:7345;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六边形 342" o:spid="_x0000_s1136"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" adj="4595" fillcolor="white [3201]" strokecolor="black [3200]"/>
                  <v:shape id="六边形 343" o:spid="_x0000_s1137"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" adj="4595" fillcolor="white [3201]" strokecolor="black [3200]"/>
                  <v:shape id="六边形 344" o:spid="_x0000_s1138"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" adj="4595" fillcolor="white [3201]" strokecolor="black [3200]"/>
                  <v:shape id="等腰三角形 345" o:spid="_x0000_s1139"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" fillcolor="black [3200]" strokecolor="black [1600]" strokeweight="2pt"/>
                </v:group>
                <v:group id="组合 346" o:spid="_x0000_s1140" style="position:absolute;left:34186;top:7852;width:9004;height:8541" coordorigin="31718,49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六边形 347" o:spid="_x0000_s1141" type="#_x0000_t9" style="position:absolute;left:31718;top:254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" adj="4595" fillcolor="white [3201]" strokecolor="black [3200]"/>
                  <v:shape id="六边形 348" o:spid="_x0000_s1142" type="#_x0000_t9" style="position:absolute;left:35655;top:4781;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" adj="4595" fillcolor="white [3201]" strokecolor="black [3200]"/>
                  <v:shape id="六边形 349" o:spid="_x0000_s1143" type="#_x0000_t9" style="position:absolute;left:35693;top:49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" adj="4595" fillcolor="white [3201]" strokecolor="black [3200]"/>
                  <v:shape id="等腰三角形 350" o:spid="_x0000_s1144" type="#_x0000_t5" style="position:absolute;left:36468;top:4000;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" fillcolor="black [3200]" strokecolor="black [1600]" strokeweight="2pt"/>
                </v:group>
                <v:shape id="六边形 353" o:spid="_x0000_s1145" type="#_x0000_t9" style="position:absolute;left:6493;top:13651;width:20224;height:17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" adj="4638" filled="f" strokecolor="#f79646 [3209]" strokeweight="1pt"/>
                <v:shape id="六边形 354" o:spid="_x0000_s1146" type="#_x0000_t9" style="position:absolute;left:22487;top:22368;width:20149;height:1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" adj="4654" filled="f" strokecolor="#f79646 [3209]" strokeweight="1pt"/>
                <v:shape id="六边形 355" o:spid="_x0000_s1147" type="#_x0000_t9" style="position:absolute;left:22461;top:5629;width:20538;height:16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" adj="4401" filled="f" strokecolor="#f79646 [3209]" strokeweight="1pt"/>
                <v:shape id="等腰三角形 356" o:spid="_x0000_s1148" type="#_x0000_t5" style="position:absolute;left:25780;top:21334;width:2378;height:1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" fillcolor="#f79646 [3209]" strokecolor="#f79646 [3209]" strokeweight="2pt"/>
                <w10:anchorlock/>
              </v:group>
            </w:pict>
          </mc:Fallback>
        </mc:AlternateContent>
      </w:r>
    </w:p>
    <w:p w14:paraId="1E4B432B" w14:textId="2E03635C" w:rsidR="00C67E33" w:rsidRDefault="00255B48" w:rsidP="00E47F1A">
      <w:pPr>
        <w:pStyle w:val="aff7"/>
        <w:jc w:val="center"/>
      </w:pPr>
      <w:r>
        <w:t xml:space="preserve">Figure 2 </w:t>
      </w:r>
      <w:r>
        <w:rPr>
          <w:lang w:eastAsia="zh-CN"/>
        </w:rPr>
        <w:t>NR BS and UAV BS non-co-located with ISD</w:t>
      </w:r>
      <w:r w:rsidRPr="00F039F7">
        <w:rPr>
          <w:vertAlign w:val="subscript"/>
          <w:lang w:eastAsia="zh-CN"/>
        </w:rPr>
        <w:t>UAV</w:t>
      </w:r>
      <w:r w:rsidRPr="00F039F7">
        <w:rPr>
          <w:lang w:eastAsia="zh-CN"/>
        </w:rPr>
        <w:t xml:space="preserve"> </w:t>
      </w:r>
      <w:r>
        <w:rPr>
          <w:lang w:eastAsia="zh-CN"/>
        </w:rPr>
        <w:t>=4*ISD</w:t>
      </w:r>
      <w:r>
        <w:rPr>
          <w:vertAlign w:val="subscript"/>
          <w:lang w:eastAsia="zh-CN"/>
        </w:rPr>
        <w:t>NR</w:t>
      </w:r>
    </w:p>
    <w:p w14:paraId="66FE0519" w14:textId="6EE88280" w:rsidR="00E47F1A" w:rsidRDefault="00E47F1A" w:rsidP="00C67E33">
      <w:r>
        <w:rPr>
          <w:lang w:eastAsia="zh-CN"/>
        </w:rPr>
        <w:t>In order to take into the account all the necessary interference, at least one site with 3 sectors should be set for UAV BS, and the TN BS should fully cover the UAV 3 sectors’ coverage.</w:t>
      </w:r>
    </w:p>
    <w:p w14:paraId="13A61387" w14:textId="29D06B40" w:rsidR="00886923" w:rsidRPr="002B7DF9" w:rsidRDefault="00C67E33" w:rsidP="00AF34E9">
      <w:pPr>
        <w:snapToGrid w:val="0"/>
        <w:spacing w:afterLines="50" w:after="120"/>
        <w:jc w:val="both"/>
        <w:rPr>
          <w:b/>
          <w:lang w:val="en-US" w:eastAsia="zh-CN"/>
        </w:rPr>
      </w:pPr>
      <w:r w:rsidRPr="00E44CCB">
        <w:rPr>
          <w:rFonts w:hint="eastAsia"/>
          <w:b/>
          <w:iCs/>
          <w:lang w:eastAsia="zh-CN"/>
        </w:rPr>
        <w:t>P</w:t>
      </w:r>
      <w:r w:rsidRPr="00E44CCB">
        <w:rPr>
          <w:b/>
          <w:iCs/>
          <w:lang w:eastAsia="zh-CN"/>
        </w:rPr>
        <w:t xml:space="preserve">roposal </w:t>
      </w:r>
      <w:r w:rsidR="00E47F1A">
        <w:rPr>
          <w:b/>
          <w:iCs/>
          <w:lang w:eastAsia="zh-CN"/>
        </w:rPr>
        <w:t>2</w:t>
      </w:r>
      <w:r w:rsidRPr="00E44CCB">
        <w:rPr>
          <w:b/>
          <w:iCs/>
          <w:lang w:eastAsia="zh-CN"/>
        </w:rPr>
        <w:t xml:space="preserve">: </w:t>
      </w:r>
      <w:r w:rsidR="00E47F1A">
        <w:rPr>
          <w:b/>
          <w:iCs/>
          <w:lang w:eastAsia="zh-CN"/>
        </w:rPr>
        <w:t>A</w:t>
      </w:r>
      <w:r w:rsidR="00E47F1A" w:rsidRPr="00E47F1A">
        <w:rPr>
          <w:b/>
          <w:iCs/>
          <w:lang w:eastAsia="zh-CN"/>
        </w:rPr>
        <w:t>t least one site with 3 sectors should be set for UAV BS, and the TN BS should fully cover the UAV 3 sectors’ coverage</w:t>
      </w:r>
      <w:r>
        <w:rPr>
          <w:b/>
          <w:iCs/>
          <w:lang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0B2C6997" w14:textId="77777777" w:rsidR="00E47F1A" w:rsidRPr="00905895" w:rsidRDefault="00E47F1A" w:rsidP="00E47F1A">
      <w:pPr>
        <w:rPr>
          <w:b/>
          <w:lang w:eastAsia="zh-CN"/>
        </w:rPr>
      </w:pPr>
      <w:r w:rsidRPr="00905895">
        <w:rPr>
          <w:b/>
          <w:lang w:eastAsia="zh-CN"/>
        </w:rPr>
        <w:lastRenderedPageBreak/>
        <w:t xml:space="preserve">Observation 1: </w:t>
      </w:r>
      <w:r w:rsidRPr="00905895">
        <w:rPr>
          <w:b/>
        </w:rPr>
        <w:t>If TN BS ISD is much smaller than UAV BS ISD, the interference case 1 and 3 may be more sensible</w:t>
      </w:r>
      <w:r w:rsidRPr="00905895">
        <w:rPr>
          <w:b/>
          <w:lang w:eastAsia="zh-CN"/>
        </w:rPr>
        <w:t>.</w:t>
      </w:r>
    </w:p>
    <w:p w14:paraId="41DB6E9E" w14:textId="77777777" w:rsidR="00E47F1A" w:rsidRPr="00905895" w:rsidRDefault="00E47F1A" w:rsidP="00E47F1A">
      <w:pPr>
        <w:rPr>
          <w:b/>
          <w:lang w:val="en-US"/>
        </w:rPr>
      </w:pPr>
      <w:r w:rsidRPr="00905895">
        <w:rPr>
          <w:b/>
          <w:lang w:eastAsia="zh-CN"/>
        </w:rPr>
        <w:t xml:space="preserve">Observation 2: If </w:t>
      </w:r>
      <w:r w:rsidRPr="00905895">
        <w:rPr>
          <w:b/>
        </w:rPr>
        <w:t>TN BS ISD is equivalent to UAV BS ISD, more UAV UE will interfere</w:t>
      </w:r>
      <w:r w:rsidRPr="00905895">
        <w:rPr>
          <w:b/>
          <w:lang w:eastAsia="zh-CN"/>
        </w:rPr>
        <w:t xml:space="preserve"> TN BS, the case 4 may suffer more interference.</w:t>
      </w:r>
    </w:p>
    <w:p w14:paraId="651A6DDD" w14:textId="77777777" w:rsidR="00E47F1A" w:rsidRDefault="00E47F1A" w:rsidP="00E47F1A">
      <w:pPr>
        <w:snapToGrid w:val="0"/>
        <w:spacing w:afterLines="50" w:after="120"/>
        <w:jc w:val="both"/>
        <w:rPr>
          <w:b/>
          <w:iCs/>
          <w:lang w:eastAsia="zh-CN"/>
        </w:rPr>
      </w:pPr>
      <w:r w:rsidRPr="00014C41">
        <w:rPr>
          <w:b/>
          <w:iCs/>
          <w:lang w:eastAsia="zh-CN"/>
        </w:rPr>
        <w:t>Proposal</w:t>
      </w:r>
      <w:r>
        <w:rPr>
          <w:b/>
          <w:iCs/>
          <w:lang w:eastAsia="zh-CN"/>
        </w:rPr>
        <w:t xml:space="preserve"> 1</w:t>
      </w:r>
      <w:r w:rsidRPr="00014C41">
        <w:rPr>
          <w:b/>
          <w:iCs/>
          <w:lang w:eastAsia="zh-CN"/>
        </w:rPr>
        <w:t xml:space="preserve">: The </w:t>
      </w:r>
      <w:r>
        <w:rPr>
          <w:b/>
          <w:iCs/>
          <w:lang w:eastAsia="zh-CN"/>
        </w:rPr>
        <w:t>ISD</w:t>
      </w:r>
      <w:r w:rsidRPr="00014C41">
        <w:rPr>
          <w:b/>
          <w:iCs/>
          <w:lang w:eastAsia="zh-CN"/>
        </w:rPr>
        <w:t xml:space="preserve"> of UAV </w:t>
      </w:r>
      <w:r>
        <w:rPr>
          <w:b/>
          <w:iCs/>
          <w:lang w:eastAsia="zh-CN"/>
        </w:rPr>
        <w:t xml:space="preserve">and TN </w:t>
      </w:r>
      <w:r w:rsidRPr="00014C41">
        <w:rPr>
          <w:b/>
          <w:iCs/>
          <w:lang w:eastAsia="zh-CN"/>
        </w:rPr>
        <w:t>BS</w:t>
      </w:r>
      <w:r>
        <w:rPr>
          <w:b/>
          <w:iCs/>
          <w:lang w:eastAsia="zh-CN"/>
        </w:rPr>
        <w:t xml:space="preserve"> in the same geographical area</w:t>
      </w:r>
      <w:r w:rsidRPr="00014C41">
        <w:rPr>
          <w:b/>
          <w:iCs/>
          <w:lang w:eastAsia="zh-CN"/>
        </w:rPr>
        <w:t xml:space="preserve"> should be discussed and decided first. In the co-existence study, bot</w:t>
      </w:r>
      <w:r>
        <w:rPr>
          <w:b/>
          <w:iCs/>
          <w:lang w:eastAsia="zh-CN"/>
        </w:rPr>
        <w:t>h</w:t>
      </w:r>
      <w:r w:rsidRPr="00014C41">
        <w:rPr>
          <w:b/>
          <w:iCs/>
          <w:lang w:eastAsia="zh-CN"/>
        </w:rPr>
        <w:t xml:space="preserve"> maximum and minimum ISD difference of UAV and TN BS should be studied.</w:t>
      </w:r>
    </w:p>
    <w:p w14:paraId="0734D30D" w14:textId="257B1507" w:rsidR="00691BD9" w:rsidRPr="00A75469" w:rsidRDefault="00E47F1A" w:rsidP="00691BD9">
      <w:pPr>
        <w:snapToGrid w:val="0"/>
        <w:spacing w:afterLines="50" w:after="120"/>
        <w:jc w:val="both"/>
        <w:rPr>
          <w:b/>
          <w:lang w:val="en-US" w:eastAsia="zh-CN"/>
        </w:rPr>
      </w:pPr>
      <w:r w:rsidRPr="00E44CCB">
        <w:rPr>
          <w:rFonts w:hint="eastAsia"/>
          <w:b/>
          <w:iCs/>
          <w:lang w:eastAsia="zh-CN"/>
        </w:rPr>
        <w:t>P</w:t>
      </w:r>
      <w:r w:rsidRPr="00E44CCB">
        <w:rPr>
          <w:b/>
          <w:iCs/>
          <w:lang w:eastAsia="zh-CN"/>
        </w:rPr>
        <w:t xml:space="preserve">roposal </w:t>
      </w:r>
      <w:r>
        <w:rPr>
          <w:b/>
          <w:iCs/>
          <w:lang w:eastAsia="zh-CN"/>
        </w:rPr>
        <w:t>2</w:t>
      </w:r>
      <w:r w:rsidRPr="00E44CCB">
        <w:rPr>
          <w:b/>
          <w:iCs/>
          <w:lang w:eastAsia="zh-CN"/>
        </w:rPr>
        <w:t xml:space="preserve">: </w:t>
      </w:r>
      <w:r>
        <w:rPr>
          <w:b/>
          <w:iCs/>
          <w:lang w:eastAsia="zh-CN"/>
        </w:rPr>
        <w:t>A</w:t>
      </w:r>
      <w:r w:rsidRPr="00E47F1A">
        <w:rPr>
          <w:b/>
          <w:iCs/>
          <w:lang w:eastAsia="zh-CN"/>
        </w:rPr>
        <w:t>t least one site with 3 sectors should be set for UAV BS, and the TN BS should fully cover the UAV 3 sectors’ coverage</w:t>
      </w:r>
      <w:r>
        <w:rPr>
          <w:b/>
          <w:iCs/>
          <w:lang w:eastAsia="zh-CN"/>
        </w:rPr>
        <w:t>.</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667C03E8" w14:textId="666A4F1E" w:rsidR="003B53D8" w:rsidRPr="00905895" w:rsidRDefault="003B53D8" w:rsidP="00905895">
      <w:pPr>
        <w:pStyle w:val="aff2"/>
        <w:numPr>
          <w:ilvl w:val="0"/>
          <w:numId w:val="26"/>
        </w:numPr>
        <w:ind w:firstLineChars="0"/>
        <w:rPr>
          <w:b/>
        </w:rPr>
      </w:pPr>
      <w:r w:rsidRPr="003B53D8">
        <w:t>R4-2515159 Way Forward for [116bis][319] NR_UAV</w:t>
      </w:r>
    </w:p>
    <w:p w14:paraId="3D2CD955" w14:textId="77777777" w:rsidR="003B53D8" w:rsidRPr="00583983" w:rsidRDefault="003B53D8" w:rsidP="003B53D8">
      <w:pPr>
        <w:rPr>
          <w:lang w:eastAsia="zh-CN"/>
        </w:rPr>
      </w:pPr>
    </w:p>
    <w:sectPr w:rsidR="003B53D8" w:rsidRPr="00583983"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914C" w14:textId="77777777" w:rsidR="006C7A4B" w:rsidRDefault="006C7A4B">
      <w:r>
        <w:separator/>
      </w:r>
    </w:p>
  </w:endnote>
  <w:endnote w:type="continuationSeparator" w:id="0">
    <w:p w14:paraId="5297E92B" w14:textId="77777777" w:rsidR="006C7A4B" w:rsidRDefault="006C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847A9" w14:textId="77777777" w:rsidR="006C7A4B" w:rsidRDefault="006C7A4B">
      <w:r>
        <w:separator/>
      </w:r>
    </w:p>
  </w:footnote>
  <w:footnote w:type="continuationSeparator" w:id="0">
    <w:p w14:paraId="3C47DE59" w14:textId="77777777" w:rsidR="006C7A4B" w:rsidRDefault="006C7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591BF9"/>
    <w:multiLevelType w:val="singleLevel"/>
    <w:tmpl w:val="6F591BF9"/>
    <w:lvl w:ilvl="0">
      <w:start w:val="1"/>
      <w:numFmt w:val="decimal"/>
      <w:suff w:val="space"/>
      <w:lvlText w:val="%1."/>
      <w:lvlJc w:val="left"/>
    </w:lvl>
  </w:abstractNum>
  <w:abstractNum w:abstractNumId="2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9"/>
  </w:num>
  <w:num w:numId="4">
    <w:abstractNumId w:val="15"/>
  </w:num>
  <w:num w:numId="5">
    <w:abstractNumId w:val="14"/>
  </w:num>
  <w:num w:numId="6">
    <w:abstractNumId w:val="24"/>
  </w:num>
  <w:num w:numId="7">
    <w:abstractNumId w:val="17"/>
  </w:num>
  <w:num w:numId="8">
    <w:abstractNumId w:val="11"/>
  </w:num>
  <w:num w:numId="9">
    <w:abstractNumId w:val="18"/>
  </w:num>
  <w:num w:numId="10">
    <w:abstractNumId w:val="12"/>
  </w:num>
  <w:num w:numId="11">
    <w:abstractNumId w:val="9"/>
  </w:num>
  <w:num w:numId="12">
    <w:abstractNumId w:val="23"/>
  </w:num>
  <w:num w:numId="13">
    <w:abstractNumId w:val="7"/>
  </w:num>
  <w:num w:numId="14">
    <w:abstractNumId w:val="0"/>
  </w:num>
  <w:num w:numId="15">
    <w:abstractNumId w:val="1"/>
  </w:num>
  <w:num w:numId="16">
    <w:abstractNumId w:val="13"/>
  </w:num>
  <w:num w:numId="17">
    <w:abstractNumId w:val="2"/>
  </w:num>
  <w:num w:numId="18">
    <w:abstractNumId w:val="21"/>
  </w:num>
  <w:num w:numId="19">
    <w:abstractNumId w:val="13"/>
  </w:num>
  <w:num w:numId="20">
    <w:abstractNumId w:val="8"/>
  </w:num>
  <w:num w:numId="21">
    <w:abstractNumId w:val="6"/>
  </w:num>
  <w:num w:numId="22">
    <w:abstractNumId w:val="4"/>
  </w:num>
  <w:num w:numId="23">
    <w:abstractNumId w:val="22"/>
  </w:num>
  <w:num w:numId="24">
    <w:abstractNumId w:val="20"/>
  </w:num>
  <w:num w:numId="25">
    <w:abstractNumId w:val="10"/>
  </w:num>
  <w:num w:numId="2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8C5"/>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EA"/>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A4B"/>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26217-2027-477C-A7C9-BD88082C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5</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cp:revision>
  <dcterms:created xsi:type="dcterms:W3CDTF">2025-10-27T02:15:00Z</dcterms:created>
  <dcterms:modified xsi:type="dcterms:W3CDTF">2025-11-04T09:01:00Z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